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2C0431"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5CA9B034" w14:textId="276BFED5" w:rsidR="005070A3" w:rsidRDefault="007D6807" w:rsidP="007D6807">
      <w:pPr>
        <w:ind w:firstLine="0"/>
        <w:jc w:val="center"/>
      </w:pPr>
      <w:r>
        <w:object w:dxaOrig="2745" w:dyaOrig="3225" w14:anchorId="5BC3A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56.25pt" o:ole="" o:allowoverlap="f">
            <v:imagedata r:id="rId8" o:title=""/>
          </v:shape>
          <o:OLEObject Type="Embed" ProgID="PBrush" ShapeID="_x0000_i1025" DrawAspect="Content" ObjectID="_1787660370" r:id="rId9"/>
        </w:object>
      </w:r>
    </w:p>
    <w:p w14:paraId="1595E45C" w14:textId="04253F19" w:rsidR="005070A3" w:rsidRDefault="005070A3" w:rsidP="007D6807">
      <w:pPr>
        <w:ind w:firstLine="0"/>
        <w:rPr>
          <w:caps/>
          <w:sz w:val="16"/>
        </w:rPr>
      </w:pPr>
      <w:r>
        <w:tab/>
        <w:t xml:space="preserve"> </w:t>
      </w:r>
    </w:p>
    <w:p w14:paraId="32666B6C"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E33EB73" w14:textId="77777777" w:rsidR="005070A3" w:rsidRDefault="005070A3">
      <w:pPr>
        <w:shd w:val="solid" w:color="FFFFFF" w:fill="FFFFFF"/>
        <w:ind w:firstLine="0"/>
        <w:jc w:val="center"/>
        <w:rPr>
          <w:b/>
        </w:rPr>
      </w:pPr>
    </w:p>
    <w:p w14:paraId="48DC4CC1" w14:textId="77777777" w:rsidR="005070A3" w:rsidRDefault="005070A3">
      <w:pPr>
        <w:shd w:val="solid" w:color="FFFFFF" w:fill="FFFFFF"/>
        <w:ind w:firstLine="0"/>
        <w:jc w:val="center"/>
        <w:rPr>
          <w:b/>
        </w:rPr>
      </w:pPr>
    </w:p>
    <w:p w14:paraId="467967DF" w14:textId="21FAF62F"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sidR="007D6807">
        <w:rPr>
          <w:b/>
        </w:rPr>
        <w:t>I</w:t>
      </w:r>
      <w:r>
        <w:rPr>
          <w:b/>
        </w:rPr>
        <w:t xml:space="preserve"> ŠAUKIMO TARYBOS </w:t>
      </w:r>
      <w:r w:rsidR="001D2ABA">
        <w:rPr>
          <w:b/>
        </w:rPr>
        <w:t>1</w:t>
      </w:r>
      <w:r w:rsidR="00A51D28">
        <w:rPr>
          <w:b/>
        </w:rPr>
        <w:t>5</w:t>
      </w:r>
      <w:r w:rsidR="008C4CF8">
        <w:rPr>
          <w:b/>
        </w:rPr>
        <w:t xml:space="preserve"> PO</w:t>
      </w:r>
      <w:r>
        <w:rPr>
          <w:b/>
        </w:rPr>
        <w:t>SĖDŽIO</w:t>
      </w:r>
    </w:p>
    <w:p w14:paraId="3A92B519" w14:textId="77777777" w:rsidR="005070A3" w:rsidRDefault="005070A3">
      <w:pPr>
        <w:shd w:val="solid" w:color="FFFFFF" w:fill="FFFFFF"/>
        <w:ind w:firstLine="0"/>
        <w:jc w:val="center"/>
        <w:rPr>
          <w:b/>
        </w:rPr>
      </w:pPr>
      <w:r>
        <w:rPr>
          <w:b/>
        </w:rPr>
        <w:t xml:space="preserve"> PROTOKOLAS</w:t>
      </w:r>
      <w:r>
        <w:rPr>
          <w:b/>
        </w:rPr>
        <w:fldChar w:fldCharType="end"/>
      </w:r>
    </w:p>
    <w:p w14:paraId="293A46D1"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3BBB8563"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3F8E90E" w14:textId="4DB989D3" w:rsidR="005070A3" w:rsidRDefault="00E64BF0">
      <w:pPr>
        <w:framePr w:w="5378" w:h="365" w:hRule="exact" w:hSpace="1418" w:wrap="around" w:vAnchor="page" w:hAnchor="page" w:x="3869" w:y="4145"/>
        <w:shd w:val="solid" w:color="FFFFFF" w:fill="FFFFFF"/>
        <w:ind w:firstLine="0"/>
        <w:jc w:val="center"/>
      </w:pPr>
      <w:r>
        <w:t>20</w:t>
      </w:r>
      <w:r w:rsidR="007D6807">
        <w:t>2</w:t>
      </w:r>
      <w:r w:rsidR="00B07BD5">
        <w:t>4</w:t>
      </w:r>
      <w:r w:rsidR="005070A3">
        <w:t xml:space="preserve"> m. </w:t>
      </w:r>
      <w:r w:rsidR="00A51D28">
        <w:t>rugsėjo</w:t>
      </w:r>
      <w:r w:rsidR="005201C7">
        <w:t xml:space="preserve"> </w:t>
      </w:r>
      <w:r w:rsidR="005070A3">
        <w:t xml:space="preserve"> d.  Nr. </w:t>
      </w:r>
      <w:r w:rsidR="00BE5BB7">
        <w:t>T1</w:t>
      </w:r>
      <w:r w:rsidR="007D6807">
        <w:t>P</w:t>
      </w:r>
      <w:r w:rsidR="00BE5BB7">
        <w:t>-</w:t>
      </w:r>
    </w:p>
    <w:p w14:paraId="1F117982" w14:textId="77777777" w:rsidR="005070A3" w:rsidRDefault="005070A3">
      <w:pPr>
        <w:ind w:firstLine="0"/>
        <w:jc w:val="center"/>
      </w:pPr>
    </w:p>
    <w:p w14:paraId="7C6F2546" w14:textId="77777777" w:rsidR="005070A3" w:rsidRDefault="005070A3" w:rsidP="00217458">
      <w:pPr>
        <w:ind w:left="709" w:hanging="709"/>
        <w:rPr>
          <w:sz w:val="12"/>
        </w:rPr>
      </w:pPr>
      <w:r>
        <w:tab/>
        <w:t xml:space="preserve"> </w:t>
      </w:r>
    </w:p>
    <w:p w14:paraId="4EF5DF59"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98628FB" w14:textId="49F792D2" w:rsidR="00C844B9" w:rsidRPr="005F482E"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sidRPr="005F482E">
        <w:rPr>
          <w:szCs w:val="24"/>
        </w:rPr>
        <w:t>P</w:t>
      </w:r>
      <w:r w:rsidR="00790AD3" w:rsidRPr="005F482E">
        <w:rPr>
          <w:szCs w:val="24"/>
        </w:rPr>
        <w:t xml:space="preserve">osėdžio pradžia </w:t>
      </w:r>
      <w:r w:rsidR="007E2F20" w:rsidRPr="005F482E">
        <w:rPr>
          <w:szCs w:val="24"/>
        </w:rPr>
        <w:t xml:space="preserve">– </w:t>
      </w:r>
      <w:r w:rsidR="00D33F23">
        <w:rPr>
          <w:szCs w:val="24"/>
        </w:rPr>
        <w:t>1</w:t>
      </w:r>
      <w:r w:rsidR="00A51D28">
        <w:rPr>
          <w:szCs w:val="24"/>
        </w:rPr>
        <w:t>1</w:t>
      </w:r>
      <w:r w:rsidR="00593944" w:rsidRPr="005F482E">
        <w:rPr>
          <w:szCs w:val="24"/>
        </w:rPr>
        <w:t xml:space="preserve"> val. </w:t>
      </w:r>
      <w:r w:rsidR="000C5395" w:rsidRPr="005F482E">
        <w:rPr>
          <w:szCs w:val="24"/>
        </w:rPr>
        <w:t>00</w:t>
      </w:r>
      <w:r w:rsidR="00790AD3" w:rsidRPr="005F482E">
        <w:rPr>
          <w:szCs w:val="24"/>
        </w:rPr>
        <w:t xml:space="preserve"> </w:t>
      </w:r>
      <w:r w:rsidR="00FC3BB4" w:rsidRPr="005F482E">
        <w:rPr>
          <w:szCs w:val="24"/>
        </w:rPr>
        <w:t xml:space="preserve"> min.</w:t>
      </w:r>
    </w:p>
    <w:p w14:paraId="3ADF023F" w14:textId="0E5C5A5E" w:rsidR="005070A3" w:rsidRPr="003C6F56" w:rsidRDefault="00C844B9" w:rsidP="009925E3">
      <w:pPr>
        <w:pStyle w:val="Pagrindiniotekstotrauka"/>
        <w:tabs>
          <w:tab w:val="left" w:pos="993"/>
          <w:tab w:val="left" w:pos="1134"/>
        </w:tabs>
        <w:ind w:firstLine="851"/>
        <w:rPr>
          <w:szCs w:val="24"/>
        </w:rPr>
      </w:pPr>
      <w:r w:rsidRPr="003C6F56">
        <w:rPr>
          <w:szCs w:val="24"/>
        </w:rPr>
        <w:t xml:space="preserve">   </w:t>
      </w:r>
      <w:r w:rsidR="009D203E" w:rsidRPr="003C6F56">
        <w:rPr>
          <w:szCs w:val="24"/>
        </w:rPr>
        <w:t xml:space="preserve"> </w:t>
      </w:r>
      <w:r w:rsidRPr="003C6F56">
        <w:rPr>
          <w:szCs w:val="24"/>
        </w:rPr>
        <w:t xml:space="preserve"> P</w:t>
      </w:r>
      <w:r w:rsidR="00790AD3" w:rsidRPr="003C6F56">
        <w:rPr>
          <w:szCs w:val="24"/>
        </w:rPr>
        <w:t xml:space="preserve">osėdžio pabaiga – </w:t>
      </w:r>
      <w:r w:rsidR="00763360" w:rsidRPr="003C6F56">
        <w:rPr>
          <w:szCs w:val="24"/>
        </w:rPr>
        <w:t>1</w:t>
      </w:r>
      <w:r w:rsidR="003C6F56" w:rsidRPr="003C6F56">
        <w:rPr>
          <w:szCs w:val="24"/>
        </w:rPr>
        <w:t>2</w:t>
      </w:r>
      <w:r w:rsidR="00430130" w:rsidRPr="003C6F56">
        <w:rPr>
          <w:szCs w:val="24"/>
        </w:rPr>
        <w:t xml:space="preserve"> </w:t>
      </w:r>
      <w:r w:rsidR="00790AD3" w:rsidRPr="003C6F56">
        <w:rPr>
          <w:szCs w:val="24"/>
        </w:rPr>
        <w:t>val.</w:t>
      </w:r>
      <w:r w:rsidR="005070A3" w:rsidRPr="003C6F56">
        <w:rPr>
          <w:szCs w:val="24"/>
        </w:rPr>
        <w:t xml:space="preserve"> </w:t>
      </w:r>
      <w:r w:rsidR="003C6F56" w:rsidRPr="003C6F56">
        <w:rPr>
          <w:szCs w:val="24"/>
        </w:rPr>
        <w:t>25</w:t>
      </w:r>
      <w:r w:rsidR="00593944" w:rsidRPr="003C6F56">
        <w:rPr>
          <w:szCs w:val="24"/>
        </w:rPr>
        <w:t xml:space="preserve"> min.</w:t>
      </w:r>
    </w:p>
    <w:p w14:paraId="1865F54B" w14:textId="77777777" w:rsidR="005070A3" w:rsidRPr="005F482E" w:rsidRDefault="005070A3" w:rsidP="009925E3">
      <w:pPr>
        <w:pStyle w:val="Pagrindiniotekstotrauka"/>
        <w:tabs>
          <w:tab w:val="left" w:pos="993"/>
          <w:tab w:val="left" w:pos="1134"/>
        </w:tabs>
        <w:ind w:firstLine="851"/>
        <w:rPr>
          <w:szCs w:val="24"/>
        </w:rPr>
      </w:pPr>
      <w:r w:rsidRPr="005F482E">
        <w:rPr>
          <w:szCs w:val="24"/>
        </w:rPr>
        <w:t xml:space="preserve">   </w:t>
      </w:r>
      <w:r w:rsidR="009D203E" w:rsidRPr="005F482E">
        <w:rPr>
          <w:szCs w:val="24"/>
        </w:rPr>
        <w:t xml:space="preserve"> </w:t>
      </w:r>
      <w:r w:rsidR="00335BD0" w:rsidRPr="005F482E">
        <w:rPr>
          <w:szCs w:val="24"/>
        </w:rPr>
        <w:t xml:space="preserve"> </w:t>
      </w:r>
      <w:r w:rsidRPr="005F482E">
        <w:rPr>
          <w:szCs w:val="24"/>
        </w:rPr>
        <w:t>Posėdžio pirmininkas – Antanas Černeckis.</w:t>
      </w:r>
    </w:p>
    <w:p w14:paraId="1A7FFFE3" w14:textId="77777777" w:rsidR="005070A3" w:rsidRPr="005F482E" w:rsidRDefault="005070A3" w:rsidP="009925E3">
      <w:pPr>
        <w:pStyle w:val="Pagrindiniotekstotrauka"/>
        <w:tabs>
          <w:tab w:val="left" w:pos="993"/>
          <w:tab w:val="left" w:pos="1134"/>
        </w:tabs>
        <w:ind w:firstLine="851"/>
        <w:rPr>
          <w:szCs w:val="24"/>
        </w:rPr>
      </w:pPr>
      <w:r w:rsidRPr="005F482E">
        <w:rPr>
          <w:szCs w:val="24"/>
        </w:rPr>
        <w:t xml:space="preserve">   </w:t>
      </w:r>
      <w:r w:rsidR="009D203E" w:rsidRPr="005F482E">
        <w:rPr>
          <w:szCs w:val="24"/>
        </w:rPr>
        <w:t xml:space="preserve"> </w:t>
      </w:r>
      <w:r w:rsidR="00345C93" w:rsidRPr="005F482E">
        <w:rPr>
          <w:szCs w:val="24"/>
        </w:rPr>
        <w:t xml:space="preserve"> </w:t>
      </w:r>
      <w:r w:rsidRPr="005F482E">
        <w:rPr>
          <w:szCs w:val="24"/>
        </w:rPr>
        <w:t xml:space="preserve">Posėdžio sekretorė   </w:t>
      </w:r>
      <w:r w:rsidR="007E2F20" w:rsidRPr="005F482E">
        <w:rPr>
          <w:szCs w:val="24"/>
        </w:rPr>
        <w:t>–</w:t>
      </w:r>
      <w:r w:rsidRPr="005F482E">
        <w:rPr>
          <w:szCs w:val="24"/>
        </w:rPr>
        <w:t xml:space="preserve"> </w:t>
      </w:r>
      <w:r w:rsidR="002A17F4" w:rsidRPr="005F482E">
        <w:rPr>
          <w:szCs w:val="24"/>
        </w:rPr>
        <w:t>Jūratė Šedvilait</w:t>
      </w:r>
      <w:r w:rsidRPr="005F482E">
        <w:rPr>
          <w:szCs w:val="24"/>
        </w:rPr>
        <w:t>ė.</w:t>
      </w:r>
    </w:p>
    <w:p w14:paraId="3B885F70" w14:textId="05B6CECE" w:rsidR="003D497E" w:rsidRPr="003C6F56" w:rsidRDefault="005070A3" w:rsidP="00334E50">
      <w:pPr>
        <w:pStyle w:val="Pagrindiniotekstotrauka"/>
        <w:tabs>
          <w:tab w:val="left" w:pos="993"/>
          <w:tab w:val="left" w:pos="1134"/>
          <w:tab w:val="left" w:pos="2127"/>
          <w:tab w:val="left" w:pos="2268"/>
        </w:tabs>
        <w:ind w:firstLine="851"/>
      </w:pPr>
      <w:r w:rsidRPr="005F482E">
        <w:rPr>
          <w:szCs w:val="24"/>
        </w:rPr>
        <w:t xml:space="preserve">  </w:t>
      </w:r>
      <w:r w:rsidR="009D203E" w:rsidRPr="005F482E">
        <w:rPr>
          <w:szCs w:val="24"/>
        </w:rPr>
        <w:t xml:space="preserve"> </w:t>
      </w:r>
      <w:r w:rsidRPr="005F482E">
        <w:rPr>
          <w:szCs w:val="24"/>
        </w:rPr>
        <w:t xml:space="preserve"> </w:t>
      </w:r>
      <w:r w:rsidR="00345C93" w:rsidRPr="005F482E">
        <w:rPr>
          <w:szCs w:val="24"/>
        </w:rPr>
        <w:t xml:space="preserve"> </w:t>
      </w:r>
      <w:r w:rsidRPr="003C6F56">
        <w:rPr>
          <w:szCs w:val="24"/>
        </w:rPr>
        <w:t>Dalyvavo:</w:t>
      </w:r>
      <w:r w:rsidR="00317318" w:rsidRPr="003C6F56">
        <w:rPr>
          <w:szCs w:val="24"/>
        </w:rPr>
        <w:t xml:space="preserve"> </w:t>
      </w:r>
      <w:r w:rsidR="007A44E1" w:rsidRPr="003C6F56">
        <w:rPr>
          <w:szCs w:val="24"/>
        </w:rPr>
        <w:t>1</w:t>
      </w:r>
      <w:r w:rsidR="003C6F56" w:rsidRPr="003C6F56">
        <w:rPr>
          <w:szCs w:val="24"/>
        </w:rPr>
        <w:t>7</w:t>
      </w:r>
      <w:r w:rsidRPr="003C6F56">
        <w:rPr>
          <w:szCs w:val="24"/>
        </w:rPr>
        <w:t xml:space="preserve"> </w:t>
      </w:r>
      <w:r w:rsidR="00891B8B" w:rsidRPr="003C6F56">
        <w:rPr>
          <w:szCs w:val="24"/>
        </w:rPr>
        <w:t>T</w:t>
      </w:r>
      <w:r w:rsidRPr="003C6F56">
        <w:rPr>
          <w:szCs w:val="24"/>
        </w:rPr>
        <w:t>arybos nar</w:t>
      </w:r>
      <w:r w:rsidR="00FE2BC1" w:rsidRPr="003C6F56">
        <w:rPr>
          <w:szCs w:val="24"/>
        </w:rPr>
        <w:t>i</w:t>
      </w:r>
      <w:r w:rsidR="008C06E0" w:rsidRPr="003C6F56">
        <w:rPr>
          <w:szCs w:val="24"/>
        </w:rPr>
        <w:t>ų</w:t>
      </w:r>
      <w:r w:rsidR="004264F0" w:rsidRPr="003C6F56">
        <w:rPr>
          <w:szCs w:val="24"/>
        </w:rPr>
        <w:t xml:space="preserve"> </w:t>
      </w:r>
      <w:r w:rsidR="003675AF" w:rsidRPr="003C6F56">
        <w:rPr>
          <w:szCs w:val="24"/>
        </w:rPr>
        <w:t>(sąrašas pridedamas),</w:t>
      </w:r>
      <w:r w:rsidRPr="003C6F56">
        <w:rPr>
          <w:szCs w:val="24"/>
        </w:rPr>
        <w:t xml:space="preserve"> </w:t>
      </w:r>
      <w:r w:rsidR="007D0562" w:rsidRPr="003C6F56">
        <w:rPr>
          <w:szCs w:val="24"/>
        </w:rPr>
        <w:t xml:space="preserve"> </w:t>
      </w:r>
      <w:r w:rsidRPr="003C6F56">
        <w:rPr>
          <w:szCs w:val="24"/>
        </w:rPr>
        <w:t>kviesti asmenys (sąrašas pridedamas</w:t>
      </w:r>
      <w:r w:rsidR="00790AD3" w:rsidRPr="003C6F56">
        <w:rPr>
          <w:szCs w:val="24"/>
        </w:rPr>
        <w:t>)</w:t>
      </w:r>
      <w:r w:rsidRPr="003C6F56">
        <w:rPr>
          <w:szCs w:val="24"/>
        </w:rPr>
        <w:t>.</w:t>
      </w:r>
      <w:r w:rsidR="005C0C9C" w:rsidRPr="003C6F56">
        <w:t xml:space="preserve"> </w:t>
      </w:r>
    </w:p>
    <w:p w14:paraId="79C21976" w14:textId="7759A6C9" w:rsidR="00532E19" w:rsidRDefault="00604534" w:rsidP="008C4CF8">
      <w:pPr>
        <w:pStyle w:val="Pagrindiniotekstotrauka"/>
        <w:tabs>
          <w:tab w:val="left" w:pos="993"/>
          <w:tab w:val="left" w:pos="1134"/>
          <w:tab w:val="left" w:pos="2127"/>
          <w:tab w:val="left" w:pos="2268"/>
        </w:tabs>
        <w:rPr>
          <w:szCs w:val="24"/>
        </w:rPr>
      </w:pPr>
      <w:r>
        <w:rPr>
          <w:szCs w:val="24"/>
        </w:rPr>
        <w:t xml:space="preserve">    </w:t>
      </w:r>
      <w:r w:rsidR="009D203E">
        <w:rPr>
          <w:szCs w:val="24"/>
        </w:rPr>
        <w:t xml:space="preserve"> </w:t>
      </w:r>
      <w:r w:rsidR="0011412D">
        <w:rPr>
          <w:szCs w:val="24"/>
        </w:rPr>
        <w:t>DARBOTVARKĖ:</w:t>
      </w:r>
    </w:p>
    <w:p w14:paraId="2657B28A" w14:textId="7E7F1AA4" w:rsidR="004C3046" w:rsidRDefault="00636714" w:rsidP="004C3046">
      <w:pPr>
        <w:pStyle w:val="Pagrindiniotekstotrauka2"/>
        <w:tabs>
          <w:tab w:val="left" w:pos="1276"/>
          <w:tab w:val="center" w:pos="5548"/>
        </w:tabs>
        <w:ind w:firstLine="0"/>
      </w:pPr>
      <w:r>
        <w:t xml:space="preserve">                 </w:t>
      </w:r>
      <w:r w:rsidR="002A17F4">
        <w:t xml:space="preserve">1. </w:t>
      </w:r>
      <w:r w:rsidR="00A479F4">
        <w:t xml:space="preserve">Dėl Rietavo savivaldybės septintojo šaukimo tarybos </w:t>
      </w:r>
      <w:r w:rsidR="001D2ABA">
        <w:t>1</w:t>
      </w:r>
      <w:r w:rsidR="00A51D28">
        <w:t>5</w:t>
      </w:r>
      <w:r w:rsidR="00A479F4">
        <w:t xml:space="preserve"> posėdžio darbotvarkės patvirtinimo</w:t>
      </w:r>
      <w:r w:rsidR="004C3046">
        <w:t>.</w:t>
      </w:r>
    </w:p>
    <w:p w14:paraId="0D69168D" w14:textId="0A675D96" w:rsidR="00660831" w:rsidRPr="00532E19" w:rsidRDefault="004C3046" w:rsidP="00636714">
      <w:pPr>
        <w:pStyle w:val="Pagrindiniotekstotrauka"/>
        <w:tabs>
          <w:tab w:val="left" w:pos="993"/>
          <w:tab w:val="left" w:pos="1134"/>
          <w:tab w:val="left" w:pos="2127"/>
          <w:tab w:val="left" w:pos="2268"/>
        </w:tabs>
        <w:ind w:firstLine="0"/>
        <w:rPr>
          <w:szCs w:val="24"/>
        </w:rPr>
      </w:pPr>
      <w:r>
        <w:t xml:space="preserve">                 2. </w:t>
      </w:r>
      <w:r w:rsidR="00A51D28">
        <w:rPr>
          <w:color w:val="000000"/>
          <w:szCs w:val="24"/>
        </w:rPr>
        <w:t>Dėl UAB „Rietavo komunalinis ūkis“ koreguoto šilumos gamybos ir (ar) tiekimo pajamų metinio lygio tretiems pajamų bazinio lygio galiojimo metams ir karšto vandens kainos dedamųjų nustatymo</w:t>
      </w:r>
      <w:r w:rsidR="00660831">
        <w:t>.</w:t>
      </w:r>
    </w:p>
    <w:p w14:paraId="046D3A66" w14:textId="3BCD49E9" w:rsidR="004C3046" w:rsidRDefault="00A51D28" w:rsidP="009831E8">
      <w:pPr>
        <w:pStyle w:val="Pagrindiniotekstotrauka2"/>
        <w:numPr>
          <w:ilvl w:val="0"/>
          <w:numId w:val="4"/>
        </w:numPr>
        <w:tabs>
          <w:tab w:val="left" w:pos="1276"/>
          <w:tab w:val="center" w:pos="5548"/>
        </w:tabs>
        <w:ind w:left="0" w:firstLine="993"/>
        <w:contextualSpacing/>
        <w:jc w:val="left"/>
      </w:pPr>
      <w:r>
        <w:rPr>
          <w:color w:val="000000"/>
          <w:szCs w:val="24"/>
        </w:rPr>
        <w:t>Dėl Savivaldybės turto perdavimo pagal patikėjimo sutartį UAB „Rietavo komunalinis ūkis“</w:t>
      </w:r>
      <w:r w:rsidR="004C3046">
        <w:t>.</w:t>
      </w:r>
    </w:p>
    <w:p w14:paraId="6D661340" w14:textId="4ED4610B" w:rsidR="004C3046" w:rsidRPr="00A51D28" w:rsidRDefault="00A51D28" w:rsidP="00A51D28">
      <w:pPr>
        <w:pStyle w:val="Sraopastraipa"/>
        <w:numPr>
          <w:ilvl w:val="0"/>
          <w:numId w:val="4"/>
        </w:numPr>
        <w:suppressAutoHyphens/>
        <w:ind w:left="1276" w:hanging="283"/>
        <w:contextualSpacing/>
        <w:textAlignment w:val="baseline"/>
        <w:rPr>
          <w:color w:val="000000"/>
        </w:rPr>
      </w:pPr>
      <w:r>
        <w:rPr>
          <w:color w:val="000000"/>
        </w:rPr>
        <w:t>Dėl ilgalaikio nematerialiojo turto perdavimo UAB „Rietavo komunalinis ūkis“.</w:t>
      </w:r>
    </w:p>
    <w:p w14:paraId="7FFD60ED" w14:textId="1641E5D3" w:rsidR="004C3046" w:rsidRDefault="00A51D28" w:rsidP="009831E8">
      <w:pPr>
        <w:pStyle w:val="Sraopastraipa"/>
        <w:numPr>
          <w:ilvl w:val="0"/>
          <w:numId w:val="4"/>
        </w:numPr>
        <w:tabs>
          <w:tab w:val="left" w:pos="1276"/>
        </w:tabs>
        <w:ind w:left="0" w:firstLine="993"/>
        <w:contextualSpacing/>
      </w:pPr>
      <w:r>
        <w:rPr>
          <w:color w:val="000000"/>
        </w:rPr>
        <w:t>Dėl UAB „Rietavo komunalinis ūkis“ įstatinio kapitalo didinimo</w:t>
      </w:r>
      <w:r w:rsidR="004C3046">
        <w:t>.</w:t>
      </w:r>
    </w:p>
    <w:p w14:paraId="3F5F4CC2" w14:textId="3F64FB6A" w:rsidR="00A479F4" w:rsidRDefault="00A51D28" w:rsidP="009831E8">
      <w:pPr>
        <w:pStyle w:val="Sraopastraipa"/>
        <w:numPr>
          <w:ilvl w:val="0"/>
          <w:numId w:val="4"/>
        </w:numPr>
        <w:tabs>
          <w:tab w:val="left" w:pos="1276"/>
        </w:tabs>
        <w:ind w:left="0" w:firstLine="993"/>
        <w:contextualSpacing/>
      </w:pPr>
      <w:r>
        <w:rPr>
          <w:color w:val="000000"/>
        </w:rPr>
        <w:t>Dėl Rietavo savivaldybės vandens tiekimo ir nuotekų tvarkymo infrastruktūros plėtros specialiojo plano koregavimo</w:t>
      </w:r>
      <w:r w:rsidR="00A479F4">
        <w:t>.</w:t>
      </w:r>
    </w:p>
    <w:p w14:paraId="18A661EB" w14:textId="428D2AF3" w:rsidR="00A479F4" w:rsidRDefault="00A51D28" w:rsidP="009831E8">
      <w:pPr>
        <w:pStyle w:val="Sraopastraipa"/>
        <w:numPr>
          <w:ilvl w:val="0"/>
          <w:numId w:val="4"/>
        </w:numPr>
        <w:tabs>
          <w:tab w:val="left" w:pos="1276"/>
          <w:tab w:val="center" w:pos="5548"/>
        </w:tabs>
        <w:ind w:left="0" w:firstLine="993"/>
        <w:contextualSpacing/>
        <w:jc w:val="both"/>
      </w:pPr>
      <w:r>
        <w:rPr>
          <w:color w:val="000000"/>
        </w:rPr>
        <w:t>Dėl Rietavo savivaldybės šilumos ūkio specialiojo plano keitimo (atnaujinimo) ir planavimo tikslų nustatymo</w:t>
      </w:r>
      <w:r w:rsidR="00A479F4">
        <w:t>.</w:t>
      </w:r>
    </w:p>
    <w:p w14:paraId="34FCDF53" w14:textId="1794CD1A" w:rsidR="00A479F4" w:rsidRDefault="00A51D28" w:rsidP="009831E8">
      <w:pPr>
        <w:pStyle w:val="Sraopastraipa"/>
        <w:numPr>
          <w:ilvl w:val="0"/>
          <w:numId w:val="4"/>
        </w:numPr>
        <w:tabs>
          <w:tab w:val="left" w:pos="1276"/>
          <w:tab w:val="center" w:pos="5548"/>
        </w:tabs>
        <w:ind w:left="0" w:firstLine="993"/>
        <w:contextualSpacing/>
        <w:jc w:val="both"/>
      </w:pPr>
      <w:r>
        <w:rPr>
          <w:color w:val="000000"/>
        </w:rPr>
        <w:t>Dėl mokymo lėšų skyrimo</w:t>
      </w:r>
      <w:r w:rsidR="00A479F4">
        <w:t>.</w:t>
      </w:r>
    </w:p>
    <w:p w14:paraId="7B7E50EE" w14:textId="310EE19E" w:rsidR="008C4CF8" w:rsidRPr="00B31088" w:rsidRDefault="00A51D28" w:rsidP="009831E8">
      <w:pPr>
        <w:pStyle w:val="Sraopastraipa"/>
        <w:numPr>
          <w:ilvl w:val="0"/>
          <w:numId w:val="4"/>
        </w:numPr>
        <w:tabs>
          <w:tab w:val="center" w:pos="1134"/>
          <w:tab w:val="left" w:pos="1276"/>
        </w:tabs>
        <w:ind w:left="0" w:firstLine="993"/>
        <w:contextualSpacing/>
        <w:jc w:val="both"/>
        <w:rPr>
          <w:strike/>
        </w:rPr>
      </w:pPr>
      <w:r>
        <w:rPr>
          <w:color w:val="000000"/>
        </w:rPr>
        <w:t>Dėl Rietavo savivaldybės švietimo įstaigų klasių komplektų ir ugdymo grupių skaičiaus 2024–2025 mokslo metais patikslinimo</w:t>
      </w:r>
      <w:r w:rsidR="00D33F23">
        <w:rPr>
          <w:color w:val="000000"/>
        </w:rPr>
        <w:t>.</w:t>
      </w:r>
    </w:p>
    <w:p w14:paraId="0C66F97A" w14:textId="59514330" w:rsidR="00A479F4" w:rsidRDefault="00A51D28" w:rsidP="009831E8">
      <w:pPr>
        <w:pStyle w:val="Sraopastraipa"/>
        <w:numPr>
          <w:ilvl w:val="0"/>
          <w:numId w:val="4"/>
        </w:numPr>
        <w:tabs>
          <w:tab w:val="center" w:pos="1134"/>
          <w:tab w:val="left" w:pos="1276"/>
        </w:tabs>
        <w:ind w:left="0" w:firstLine="993"/>
        <w:contextualSpacing/>
        <w:jc w:val="both"/>
      </w:pPr>
      <w:r>
        <w:rPr>
          <w:color w:val="000000"/>
        </w:rPr>
        <w:t>Dėl vidutinės kieto kuro kainos, taikomos kompensacijoms skaičiuoti, patvirtinimo</w:t>
      </w:r>
      <w:r w:rsidR="002D7DD9">
        <w:t>.</w:t>
      </w:r>
    </w:p>
    <w:p w14:paraId="6AB5C9F4" w14:textId="517ED20D" w:rsidR="00162B5C" w:rsidRPr="00D33F23" w:rsidRDefault="00A51D28" w:rsidP="009B6862">
      <w:pPr>
        <w:pStyle w:val="Sraopastraipa"/>
        <w:numPr>
          <w:ilvl w:val="0"/>
          <w:numId w:val="4"/>
        </w:numPr>
        <w:suppressAutoHyphens/>
        <w:ind w:left="0" w:firstLine="993"/>
        <w:contextualSpacing/>
        <w:textAlignment w:val="baseline"/>
        <w:rPr>
          <w:color w:val="000000"/>
        </w:rPr>
      </w:pPr>
      <w:r>
        <w:rPr>
          <w:color w:val="000000"/>
        </w:rPr>
        <w:t>Dėl Rietavo savivaldybės tarybos 2024 m. birželio 26 d. sprendimo Nr. T1-103 „Dėl Rietavo savivaldybės asmens su negalia gerovės tarybos sudarymo ir jos veiklos nuostatų patvirtinimo“ 1 punkto pakeitimo</w:t>
      </w:r>
      <w:r w:rsidR="00D33F23">
        <w:rPr>
          <w:color w:val="000000"/>
        </w:rPr>
        <w:t>.</w:t>
      </w:r>
      <w:r w:rsidR="00162B5C" w:rsidRPr="00D33F23">
        <w:rPr>
          <w:color w:val="000000"/>
        </w:rPr>
        <w:t xml:space="preserve"> </w:t>
      </w:r>
    </w:p>
    <w:p w14:paraId="10C20156" w14:textId="75044E53" w:rsidR="00A479F4" w:rsidRDefault="00A51D28" w:rsidP="009831E8">
      <w:pPr>
        <w:pStyle w:val="Sraopastraipa"/>
        <w:numPr>
          <w:ilvl w:val="0"/>
          <w:numId w:val="4"/>
        </w:numPr>
        <w:tabs>
          <w:tab w:val="center" w:pos="1276"/>
        </w:tabs>
        <w:ind w:left="0" w:firstLine="993"/>
        <w:contextualSpacing/>
        <w:jc w:val="both"/>
      </w:pPr>
      <w:r>
        <w:rPr>
          <w:color w:val="000000"/>
        </w:rPr>
        <w:t>Dėl Rietavo savivaldybės tarybos 2023 m. spalio 20 d. sprendimo Nr. T1-101 „Dėl Rietavo savivaldybės neveiksnių asmenų būklės peržiūrėjimo komisijos sudarymo ir jos nuostatų patvirtinimo“ 1 punkto pakeitimo</w:t>
      </w:r>
      <w:r w:rsidR="00A479F4">
        <w:t>.</w:t>
      </w:r>
    </w:p>
    <w:p w14:paraId="70472FC7" w14:textId="57008AFF" w:rsidR="008C4CF8" w:rsidRDefault="00A51D28" w:rsidP="009831E8">
      <w:pPr>
        <w:pStyle w:val="Sraopastraipa"/>
        <w:numPr>
          <w:ilvl w:val="0"/>
          <w:numId w:val="4"/>
        </w:numPr>
        <w:ind w:left="0" w:firstLine="993"/>
        <w:contextualSpacing/>
      </w:pPr>
      <w:r>
        <w:rPr>
          <w:color w:val="000000"/>
        </w:rPr>
        <w:t>Dėl Rietavo savivaldybės tarybos 2023 m. birželio 8 d. sprendimo Nr. T1-34 „Dėl Socialinės paramos skyrimo komisijos sudarymo ir veiklos nuostatų patvirtinimo“ 1 punkto pakeitimo</w:t>
      </w:r>
      <w:r w:rsidR="008C4CF8">
        <w:t>.</w:t>
      </w:r>
    </w:p>
    <w:p w14:paraId="012CDCF2" w14:textId="6E2CFC28" w:rsidR="003E6E5E" w:rsidRDefault="00A51D28" w:rsidP="009831E8">
      <w:pPr>
        <w:pStyle w:val="Sraopastraipa"/>
        <w:numPr>
          <w:ilvl w:val="0"/>
          <w:numId w:val="4"/>
        </w:numPr>
        <w:ind w:left="0" w:firstLine="993"/>
        <w:contextualSpacing/>
      </w:pPr>
      <w:r>
        <w:rPr>
          <w:color w:val="000000"/>
        </w:rPr>
        <w:t>Dėl Rietavo savivaldybės tarybos 2022 m. balandžio 28 d. sprendimo Nr. T1-76 „Dėl Rietavo savivaldybės parduodamų būstų ir pagalbinio ūkio paskirties pastatų sąrašo patvirtinimo“ pakeitimo</w:t>
      </w:r>
      <w:r w:rsidR="003E6E5E">
        <w:t>.</w:t>
      </w:r>
    </w:p>
    <w:p w14:paraId="26F7C2A3" w14:textId="238DDE5A" w:rsidR="003E6E5E" w:rsidRDefault="00A51D28" w:rsidP="009831E8">
      <w:pPr>
        <w:pStyle w:val="Sraopastraipa"/>
        <w:numPr>
          <w:ilvl w:val="0"/>
          <w:numId w:val="4"/>
        </w:numPr>
        <w:ind w:left="0" w:firstLine="993"/>
        <w:contextualSpacing/>
        <w:jc w:val="both"/>
      </w:pPr>
      <w:r>
        <w:rPr>
          <w:color w:val="000000"/>
        </w:rPr>
        <w:t>Dėl Rietavo savivaldybės tarybos 2024 m. kovo 21 d. sprendimo Nr. T1-50 „Dėl Rietavo miesto centrinės dalies detaliojo plano panaikinimo“ pripažinimo netekusiu galios</w:t>
      </w:r>
      <w:r w:rsidR="003E6E5E">
        <w:t>.</w:t>
      </w:r>
    </w:p>
    <w:p w14:paraId="11518411" w14:textId="038C3087" w:rsidR="003E6E5E" w:rsidRDefault="00A51D28" w:rsidP="009831E8">
      <w:pPr>
        <w:pStyle w:val="Sraopastraipa"/>
        <w:numPr>
          <w:ilvl w:val="0"/>
          <w:numId w:val="4"/>
        </w:numPr>
        <w:ind w:left="0" w:firstLine="993"/>
        <w:contextualSpacing/>
      </w:pPr>
      <w:r>
        <w:rPr>
          <w:color w:val="000000"/>
        </w:rPr>
        <w:t>Dėl patikėjimo teise valdomo kitos paskirties žemės sklypo (kadastro Nr. 6857/0001:403), esančio Plungės g. 77E, Rietavo mieste, teikimo išnuomoti aukcione</w:t>
      </w:r>
      <w:r w:rsidR="003E6E5E">
        <w:t>.</w:t>
      </w:r>
    </w:p>
    <w:p w14:paraId="528CE713" w14:textId="386ECBA5" w:rsidR="003E6E5E" w:rsidRDefault="00A51D28" w:rsidP="00162B5C">
      <w:pPr>
        <w:pStyle w:val="Sraopastraipa"/>
        <w:numPr>
          <w:ilvl w:val="0"/>
          <w:numId w:val="4"/>
        </w:numPr>
        <w:tabs>
          <w:tab w:val="left" w:pos="1276"/>
        </w:tabs>
        <w:ind w:left="0" w:firstLine="993"/>
        <w:contextualSpacing/>
      </w:pPr>
      <w:r>
        <w:rPr>
          <w:color w:val="000000"/>
        </w:rPr>
        <w:lastRenderedPageBreak/>
        <w:t>Dėl Rietavo savivaldybės 15 procentų privalomųjų atskaitymų nuo pajamų už parduotą žaliavinę medieną ir nenukirstą mišką paskirstymo lėšų 2024 metų sąmatos patvirtinimo</w:t>
      </w:r>
      <w:r w:rsidR="003E6E5E">
        <w:t>.</w:t>
      </w:r>
    </w:p>
    <w:p w14:paraId="150B7EF9" w14:textId="599E1A93" w:rsidR="003E6E5E" w:rsidRDefault="00A51D28" w:rsidP="00162B5C">
      <w:pPr>
        <w:pStyle w:val="Sraopastraipa"/>
        <w:numPr>
          <w:ilvl w:val="0"/>
          <w:numId w:val="4"/>
        </w:numPr>
        <w:ind w:left="0" w:firstLine="993"/>
        <w:contextualSpacing/>
      </w:pPr>
      <w:r>
        <w:rPr>
          <w:color w:val="000000"/>
        </w:rPr>
        <w:t>Dėl leidimo pirkti mokyklinį autobusą</w:t>
      </w:r>
      <w:r w:rsidR="003E6E5E">
        <w:t>.</w:t>
      </w:r>
    </w:p>
    <w:p w14:paraId="1BEF9E32" w14:textId="538AEF1A" w:rsidR="00A51D28" w:rsidRDefault="00A51D28" w:rsidP="00162B5C">
      <w:pPr>
        <w:pStyle w:val="Sraopastraipa"/>
        <w:numPr>
          <w:ilvl w:val="0"/>
          <w:numId w:val="4"/>
        </w:numPr>
        <w:ind w:left="0" w:firstLine="993"/>
        <w:contextualSpacing/>
      </w:pPr>
      <w:r>
        <w:rPr>
          <w:color w:val="000000"/>
        </w:rPr>
        <w:t>Dėl beviltiškų skolų nurašymo.</w:t>
      </w:r>
    </w:p>
    <w:p w14:paraId="4A674E4E" w14:textId="7FB16772" w:rsidR="00A51D28" w:rsidRDefault="00A51D28" w:rsidP="009B6862">
      <w:pPr>
        <w:pStyle w:val="Sraopastraipa"/>
        <w:numPr>
          <w:ilvl w:val="0"/>
          <w:numId w:val="4"/>
        </w:numPr>
        <w:ind w:left="1418" w:hanging="425"/>
        <w:contextualSpacing/>
      </w:pPr>
      <w:r>
        <w:rPr>
          <w:color w:val="000000"/>
        </w:rPr>
        <w:t>Dėl turto perdavimo Rietavo socialinių paslaugų centrui.</w:t>
      </w:r>
    </w:p>
    <w:p w14:paraId="7B28B920" w14:textId="298753DF" w:rsidR="00A51D28" w:rsidRDefault="00A51D28" w:rsidP="00A51D28">
      <w:pPr>
        <w:pStyle w:val="Sraopastraipa"/>
        <w:numPr>
          <w:ilvl w:val="0"/>
          <w:numId w:val="4"/>
        </w:numPr>
        <w:ind w:left="0" w:firstLine="993"/>
        <w:contextualSpacing/>
      </w:pPr>
      <w:r>
        <w:rPr>
          <w:iCs/>
        </w:rPr>
        <w:t>Dėl Rietavo savivaldybės tarybos 2024 m. vasario 8 d. sprendimo Nr. T1-9 „Dėl Rietavo savivaldybės 2024 metų biudžeto patvirtinimo“ pakeitimo.</w:t>
      </w:r>
    </w:p>
    <w:p w14:paraId="45B70CB4" w14:textId="2100F665" w:rsidR="00A51D28" w:rsidRDefault="00A51D28" w:rsidP="00A51D28">
      <w:pPr>
        <w:pStyle w:val="Sraopastraipa"/>
        <w:numPr>
          <w:ilvl w:val="0"/>
          <w:numId w:val="4"/>
        </w:numPr>
        <w:ind w:left="0" w:firstLine="993"/>
        <w:contextualSpacing/>
      </w:pPr>
      <w:r>
        <w:rPr>
          <w:iCs/>
        </w:rPr>
        <w:t>Dėl prioritetinės valstybinės reikšmės kelių ruožų su žvyro danga asfaltavimo programos Rietavo savivaldybėje eilės patvirtinimo.</w:t>
      </w:r>
    </w:p>
    <w:p w14:paraId="367C6CD8" w14:textId="2230D062" w:rsidR="004C3046" w:rsidRDefault="004C3046" w:rsidP="009B6862">
      <w:pPr>
        <w:pStyle w:val="Sraopastraipa"/>
        <w:numPr>
          <w:ilvl w:val="0"/>
          <w:numId w:val="4"/>
        </w:numPr>
        <w:ind w:left="1418" w:hanging="425"/>
        <w:contextualSpacing/>
      </w:pPr>
      <w:r>
        <w:t>Savivaldybės mero informacija.</w:t>
      </w:r>
    </w:p>
    <w:p w14:paraId="5E6860FA" w14:textId="77777777" w:rsidR="004C3046" w:rsidRDefault="004C3046" w:rsidP="00A51D28">
      <w:pPr>
        <w:pStyle w:val="Sraopastraipa"/>
        <w:numPr>
          <w:ilvl w:val="0"/>
          <w:numId w:val="4"/>
        </w:numPr>
        <w:ind w:left="1276" w:hanging="283"/>
        <w:contextualSpacing/>
      </w:pPr>
      <w:r>
        <w:t>Tarybos narių siūlymai, paklausimai, pastabos.</w:t>
      </w:r>
    </w:p>
    <w:p w14:paraId="655D2DBC" w14:textId="0A14EF1C" w:rsidR="00712306" w:rsidRPr="00744D8A" w:rsidRDefault="00F2227B" w:rsidP="007F4A82">
      <w:pPr>
        <w:ind w:firstLine="0"/>
        <w:jc w:val="left"/>
      </w:pPr>
      <w:r>
        <w:t xml:space="preserve">    </w:t>
      </w:r>
    </w:p>
    <w:p w14:paraId="00363675" w14:textId="096D7C6E" w:rsidR="005F482E" w:rsidRPr="00A51D28" w:rsidRDefault="00F2227B" w:rsidP="007F4A82">
      <w:pPr>
        <w:ind w:firstLine="0"/>
        <w:jc w:val="left"/>
        <w:rPr>
          <w:b/>
          <w:bCs/>
          <w:i/>
          <w:iCs/>
        </w:rPr>
      </w:pPr>
      <w:r w:rsidRPr="00A51D28">
        <w:rPr>
          <w:b/>
          <w:bCs/>
          <w:i/>
          <w:iCs/>
        </w:rPr>
        <w:t xml:space="preserve">        </w:t>
      </w:r>
      <w:r w:rsidR="00744D8A" w:rsidRPr="00A51D28">
        <w:rPr>
          <w:b/>
          <w:bCs/>
          <w:i/>
          <w:iCs/>
        </w:rPr>
        <w:t xml:space="preserve">         </w:t>
      </w:r>
      <w:r w:rsidR="00744D8A" w:rsidRPr="003C6F56">
        <w:t>P</w:t>
      </w:r>
      <w:r w:rsidRPr="003C6F56">
        <w:t>osėdžio įrašas</w:t>
      </w:r>
      <w:r w:rsidRPr="00A51D28">
        <w:rPr>
          <w:b/>
          <w:bCs/>
          <w:i/>
          <w:iCs/>
        </w:rPr>
        <w:t xml:space="preserve"> </w:t>
      </w:r>
      <w:hyperlink r:id="rId13" w:history="1">
        <w:r w:rsidR="003C6F56" w:rsidRPr="0088539A">
          <w:rPr>
            <w:rStyle w:val="Hipersaitas"/>
          </w:rPr>
          <w:t>https://www.youtube.com/watch?v=FTXjlbPz-5c</w:t>
        </w:r>
      </w:hyperlink>
      <w:r w:rsidR="00AB7204" w:rsidRPr="003C6F56">
        <w:t>.</w:t>
      </w:r>
      <w:r w:rsidR="003C6F56">
        <w:t xml:space="preserve"> </w:t>
      </w:r>
      <w:r w:rsidR="00AB7204" w:rsidRPr="00A51D28">
        <w:rPr>
          <w:b/>
          <w:bCs/>
          <w:i/>
          <w:iCs/>
        </w:rPr>
        <w:t xml:space="preserve"> </w:t>
      </w:r>
      <w:r w:rsidR="003C6F56">
        <w:rPr>
          <w:b/>
          <w:bCs/>
          <w:i/>
          <w:iCs/>
        </w:rPr>
        <w:t xml:space="preserve">  </w:t>
      </w:r>
    </w:p>
    <w:p w14:paraId="1B3E830D" w14:textId="77777777" w:rsidR="00744D8A" w:rsidRDefault="00744D8A" w:rsidP="007F4A82">
      <w:pPr>
        <w:ind w:firstLine="0"/>
        <w:jc w:val="left"/>
      </w:pPr>
    </w:p>
    <w:p w14:paraId="42B07A1C" w14:textId="1337975E" w:rsidR="004C3046" w:rsidRDefault="00AE0641" w:rsidP="00744D8A">
      <w:pPr>
        <w:pStyle w:val="Sraopastraipa"/>
        <w:numPr>
          <w:ilvl w:val="0"/>
          <w:numId w:val="11"/>
        </w:numPr>
        <w:tabs>
          <w:tab w:val="left" w:pos="1134"/>
        </w:tabs>
        <w:ind w:left="0" w:firstLine="900"/>
      </w:pPr>
      <w:r>
        <w:t xml:space="preserve">SVARSTYTA. </w:t>
      </w:r>
      <w:r w:rsidR="00A479F4">
        <w:t xml:space="preserve">Rietavo savivaldybės septintojo šaukimo tarybos </w:t>
      </w:r>
      <w:r w:rsidR="001D2ABA">
        <w:t>1</w:t>
      </w:r>
      <w:r w:rsidR="00A51D28">
        <w:t>5</w:t>
      </w:r>
      <w:r w:rsidR="00A479F4">
        <w:t xml:space="preserve"> posėdžio darbotvarkės patvirtinimas</w:t>
      </w:r>
      <w:r w:rsidR="004C3046">
        <w:t>.</w:t>
      </w:r>
    </w:p>
    <w:p w14:paraId="455E9876" w14:textId="446D7218" w:rsidR="00AE0641" w:rsidRDefault="004C3046" w:rsidP="009B6862">
      <w:pPr>
        <w:pStyle w:val="Pagrindiniotekstotrauka2"/>
        <w:tabs>
          <w:tab w:val="left" w:pos="1276"/>
          <w:tab w:val="center" w:pos="5548"/>
        </w:tabs>
        <w:ind w:firstLine="0"/>
        <w:jc w:val="left"/>
      </w:pPr>
      <w:r>
        <w:t xml:space="preserve">    </w:t>
      </w:r>
      <w:r w:rsidR="007A44E1">
        <w:t xml:space="preserve">        </w:t>
      </w:r>
      <w:r w:rsidR="003700F3">
        <w:t xml:space="preserve"> </w:t>
      </w:r>
      <w:r w:rsidR="009B6862">
        <w:t xml:space="preserve"> </w:t>
      </w:r>
      <w:r w:rsidR="00F2227B">
        <w:t xml:space="preserve"> </w:t>
      </w:r>
      <w:r w:rsidR="00A479F4">
        <w:t>Savivaldybės meras Antanas Černeckis</w:t>
      </w:r>
      <w:r w:rsidR="009B6862">
        <w:t xml:space="preserve"> pakvietė balsuoti už posėdžio darbotvarkės patvirtinimą.</w:t>
      </w:r>
      <w:r w:rsidR="00A479F4">
        <w:t xml:space="preserve"> </w:t>
      </w:r>
    </w:p>
    <w:p w14:paraId="61D42D43" w14:textId="56E415B8" w:rsidR="00821928" w:rsidRPr="003C6F56" w:rsidRDefault="00821928" w:rsidP="002B0B91">
      <w:pPr>
        <w:tabs>
          <w:tab w:val="left" w:pos="1202"/>
          <w:tab w:val="left" w:pos="1293"/>
        </w:tabs>
        <w:overflowPunct w:val="0"/>
        <w:autoSpaceDE w:val="0"/>
        <w:autoSpaceDN w:val="0"/>
        <w:adjustRightInd w:val="0"/>
        <w:ind w:firstLine="540"/>
      </w:pPr>
      <w:r>
        <w:t xml:space="preserve">      </w:t>
      </w:r>
      <w:r w:rsidRPr="003C6F56">
        <w:t>Balsuota už posėdžio darbotvarkę – 1</w:t>
      </w:r>
      <w:r w:rsidR="003C6F56" w:rsidRPr="003C6F56">
        <w:t>7</w:t>
      </w:r>
      <w:r w:rsidRPr="003C6F56">
        <w:t xml:space="preserve"> už</w:t>
      </w:r>
      <w:r w:rsidR="002B0B91" w:rsidRPr="003C6F56">
        <w:t>.</w:t>
      </w:r>
    </w:p>
    <w:p w14:paraId="2FD6B5B9" w14:textId="78F2D9DF" w:rsidR="00821928" w:rsidRDefault="00821928" w:rsidP="00821928">
      <w:r>
        <w:t xml:space="preserve">   NUSPRĘSTA. Patvirtinti posėdžio darbotvarkę.</w:t>
      </w:r>
    </w:p>
    <w:p w14:paraId="4EBC7B65" w14:textId="77777777" w:rsidR="00821928" w:rsidRDefault="00821928" w:rsidP="00821928">
      <w:pPr>
        <w:pStyle w:val="Pagrindiniotekstotrauka2"/>
        <w:tabs>
          <w:tab w:val="left" w:pos="1276"/>
          <w:tab w:val="center" w:pos="5548"/>
        </w:tabs>
        <w:ind w:firstLine="0"/>
        <w:jc w:val="left"/>
      </w:pPr>
    </w:p>
    <w:p w14:paraId="18A7EC1D" w14:textId="713F83DE" w:rsidR="003A51DD" w:rsidRDefault="003A51DD" w:rsidP="00AB7204">
      <w:pPr>
        <w:pStyle w:val="Pagrindiniotekstotrauka2"/>
        <w:numPr>
          <w:ilvl w:val="0"/>
          <w:numId w:val="11"/>
        </w:numPr>
        <w:tabs>
          <w:tab w:val="left" w:pos="1134"/>
          <w:tab w:val="left" w:pos="1276"/>
          <w:tab w:val="center" w:pos="5548"/>
        </w:tabs>
        <w:ind w:left="0" w:firstLine="900"/>
        <w:jc w:val="left"/>
      </w:pPr>
      <w:r>
        <w:t xml:space="preserve">SVARSTYTA. </w:t>
      </w:r>
      <w:r w:rsidR="00A51D28">
        <w:rPr>
          <w:color w:val="000000"/>
          <w:szCs w:val="24"/>
        </w:rPr>
        <w:t>UAB „Rietavo komunalinis ūkis“ koreguoto šilumos gamybos ir (ar) tiekimo pajamų metinio lygio tretiems pajamų bazinio lygio galiojimo metams ir karšto vandens kainos dedamųjų nustatym</w:t>
      </w:r>
      <w:r w:rsidR="001D2ABA" w:rsidRPr="003D6B60">
        <w:rPr>
          <w:color w:val="000000"/>
        </w:rPr>
        <w:t>as</w:t>
      </w:r>
      <w:r w:rsidR="00AE0641" w:rsidRPr="003D6B60">
        <w:rPr>
          <w:color w:val="000000"/>
        </w:rPr>
        <w:t>.</w:t>
      </w:r>
    </w:p>
    <w:p w14:paraId="43B944E2" w14:textId="2B878F67" w:rsidR="00556A3B" w:rsidRPr="00F362F4" w:rsidRDefault="003C4A01" w:rsidP="00556A3B">
      <w:pPr>
        <w:ind w:right="62" w:firstLine="709"/>
        <w:rPr>
          <w:color w:val="000000"/>
          <w:kern w:val="2"/>
          <w:szCs w:val="22"/>
          <w:lang w:eastAsia="lt-LT"/>
        </w:rPr>
      </w:pPr>
      <w:r>
        <w:t xml:space="preserve">    </w:t>
      </w:r>
      <w:r w:rsidR="00A51D28">
        <w:rPr>
          <w:color w:val="000000"/>
          <w:szCs w:val="24"/>
        </w:rPr>
        <w:t>Ūkio plėtros ir ekologijos komiteto pirmininkas Albinas Maslauskas</w:t>
      </w:r>
      <w:r w:rsidRPr="003C4A01">
        <w:rPr>
          <w:bCs/>
        </w:rPr>
        <w:t xml:space="preserve"> </w:t>
      </w:r>
      <w:r w:rsidR="00E25640" w:rsidRPr="003C4A01">
        <w:rPr>
          <w:bCs/>
        </w:rPr>
        <w:t>teikė sprendimo projektą</w:t>
      </w:r>
      <w:r w:rsidR="00556A3B">
        <w:rPr>
          <w:bCs/>
        </w:rPr>
        <w:t xml:space="preserve"> – n</w:t>
      </w:r>
      <w:r w:rsidR="00556A3B" w:rsidRPr="00F362F4">
        <w:rPr>
          <w:color w:val="000000"/>
          <w:kern w:val="2"/>
          <w:szCs w:val="22"/>
          <w:lang w:eastAsia="lt-LT"/>
        </w:rPr>
        <w:t xml:space="preserve">ustatyti </w:t>
      </w:r>
      <w:r w:rsidR="00556A3B">
        <w:rPr>
          <w:color w:val="000000"/>
          <w:szCs w:val="24"/>
          <w:lang w:eastAsia="lt-LT"/>
        </w:rPr>
        <w:t>UAB</w:t>
      </w:r>
      <w:r w:rsidR="00556A3B" w:rsidRPr="001B250A">
        <w:rPr>
          <w:color w:val="000000"/>
          <w:szCs w:val="24"/>
          <w:lang w:eastAsia="lt-LT"/>
        </w:rPr>
        <w:t xml:space="preserve"> „Rietavo komunalinis ūkis“ </w:t>
      </w:r>
      <w:r w:rsidR="00556A3B">
        <w:rPr>
          <w:color w:val="000000"/>
          <w:szCs w:val="24"/>
          <w:lang w:eastAsia="lt-LT"/>
        </w:rPr>
        <w:t xml:space="preserve">koreguotą </w:t>
      </w:r>
      <w:r w:rsidR="00556A3B" w:rsidRPr="00F362F4">
        <w:rPr>
          <w:color w:val="000000"/>
          <w:kern w:val="2"/>
          <w:szCs w:val="22"/>
          <w:lang w:eastAsia="lt-LT"/>
        </w:rPr>
        <w:t xml:space="preserve">šilumos gamybos </w:t>
      </w:r>
      <w:r w:rsidR="00556A3B" w:rsidRPr="00F362F4">
        <w:rPr>
          <w:szCs w:val="24"/>
        </w:rPr>
        <w:t xml:space="preserve">ir (ar) tiekimo metinį pajamų lygį </w:t>
      </w:r>
      <w:r w:rsidR="00556A3B">
        <w:rPr>
          <w:szCs w:val="24"/>
        </w:rPr>
        <w:t>tretiesiems</w:t>
      </w:r>
      <w:r w:rsidR="00556A3B" w:rsidRPr="00F362F4">
        <w:rPr>
          <w:szCs w:val="24"/>
        </w:rPr>
        <w:t xml:space="preserve"> šilumos gamybos ir (ar) tiekimo pajamų bazinio lygio galiojimo metams</w:t>
      </w:r>
      <w:r w:rsidR="00556A3B">
        <w:rPr>
          <w:szCs w:val="24"/>
        </w:rPr>
        <w:t xml:space="preserve">. </w:t>
      </w:r>
    </w:p>
    <w:p w14:paraId="66FD056B" w14:textId="31067DB2" w:rsidR="002B0B91" w:rsidRPr="003C6F56" w:rsidRDefault="00556A3B" w:rsidP="003C6F56">
      <w:pPr>
        <w:tabs>
          <w:tab w:val="left" w:pos="709"/>
        </w:tabs>
        <w:ind w:firstLine="0"/>
        <w:contextualSpacing/>
      </w:pPr>
      <w:r w:rsidRPr="003C6F56">
        <w:t xml:space="preserve">               </w:t>
      </w:r>
      <w:r w:rsidR="00821928" w:rsidRPr="003C6F56">
        <w:t xml:space="preserve"> </w:t>
      </w:r>
      <w:r w:rsidR="0010370F" w:rsidRPr="003C6F56">
        <w:t xml:space="preserve">Balsuota už </w:t>
      </w:r>
      <w:r w:rsidR="002B0B91" w:rsidRPr="003C6F56">
        <w:t>sprendimo projektą – 1</w:t>
      </w:r>
      <w:r w:rsidR="003C6F56" w:rsidRPr="003C6F56">
        <w:t>7</w:t>
      </w:r>
      <w:r w:rsidR="002B0B91" w:rsidRPr="003C6F56">
        <w:t xml:space="preserve"> už.</w:t>
      </w:r>
    </w:p>
    <w:p w14:paraId="32CC9F5C" w14:textId="3CCB7B1C" w:rsidR="006E1D75" w:rsidRPr="003C6F56" w:rsidRDefault="003700F3" w:rsidP="006E1D75">
      <w:r w:rsidRPr="003C6F56">
        <w:t xml:space="preserve">  </w:t>
      </w:r>
      <w:r w:rsidR="002B0B91" w:rsidRPr="003C6F56">
        <w:t xml:space="preserve"> </w:t>
      </w:r>
      <w:r w:rsidR="007A44E1" w:rsidRPr="003C6F56">
        <w:t xml:space="preserve"> </w:t>
      </w:r>
      <w:r w:rsidR="0010370F" w:rsidRPr="003C6F56">
        <w:t xml:space="preserve">NUSPRĘSTA. </w:t>
      </w:r>
      <w:r w:rsidR="006E1D75" w:rsidRPr="003C6F56">
        <w:t>Priimti sprendimą (pridedama).</w:t>
      </w:r>
    </w:p>
    <w:p w14:paraId="463E49CB" w14:textId="77777777" w:rsidR="006E1D75" w:rsidRPr="0036057B" w:rsidRDefault="006E1D75" w:rsidP="002B0B91">
      <w:pPr>
        <w:ind w:firstLine="0"/>
        <w:rPr>
          <w:sz w:val="20"/>
        </w:rPr>
      </w:pPr>
    </w:p>
    <w:p w14:paraId="5FAEF153" w14:textId="2C5729BC" w:rsidR="009831E8" w:rsidRDefault="009831E8" w:rsidP="003D6B60">
      <w:pPr>
        <w:pStyle w:val="Sraopastraipa"/>
        <w:numPr>
          <w:ilvl w:val="0"/>
          <w:numId w:val="11"/>
        </w:numPr>
        <w:tabs>
          <w:tab w:val="left" w:pos="1134"/>
        </w:tabs>
        <w:ind w:left="0" w:firstLine="900"/>
        <w:rPr>
          <w:color w:val="000000"/>
        </w:rPr>
      </w:pPr>
      <w:r w:rsidRPr="00D73DBE">
        <w:t xml:space="preserve">SVARSTYTA. </w:t>
      </w:r>
      <w:r w:rsidR="00556A3B">
        <w:rPr>
          <w:color w:val="000000"/>
        </w:rPr>
        <w:t>Savivaldybės turto perdavimas pagal patikėjimo sutartį UAB „Rietavo komunalinis ūkis“</w:t>
      </w:r>
      <w:r w:rsidRPr="00D73DBE">
        <w:rPr>
          <w:color w:val="000000"/>
        </w:rPr>
        <w:t>.</w:t>
      </w:r>
    </w:p>
    <w:p w14:paraId="4B1BA7DF" w14:textId="35C03413" w:rsidR="00556A3B" w:rsidRDefault="003D6B60" w:rsidP="00556A3B">
      <w:pPr>
        <w:ind w:firstLine="709"/>
        <w:rPr>
          <w:lang w:bidi="he-IL"/>
        </w:rPr>
      </w:pPr>
      <w:r>
        <w:rPr>
          <w:szCs w:val="24"/>
        </w:rPr>
        <w:t xml:space="preserve">   </w:t>
      </w:r>
      <w:r w:rsidR="003C4A01">
        <w:rPr>
          <w:color w:val="000000"/>
          <w:szCs w:val="24"/>
        </w:rPr>
        <w:t>Ūkio plėtros ir ekologijos komiteto pirmininkas Albinas Maslauskas</w:t>
      </w:r>
      <w:r w:rsidR="003C4A01">
        <w:t xml:space="preserve"> </w:t>
      </w:r>
      <w:r w:rsidR="00D73DBE">
        <w:t>teikė sprendimo projektą</w:t>
      </w:r>
      <w:r w:rsidR="00556A3B">
        <w:t xml:space="preserve"> – p</w:t>
      </w:r>
      <w:r w:rsidR="00556A3B">
        <w:rPr>
          <w:lang w:bidi="he-IL"/>
        </w:rPr>
        <w:t xml:space="preserve">erduoti </w:t>
      </w:r>
      <w:r w:rsidR="00556A3B">
        <w:t xml:space="preserve">UAB „Rietavo komunalinis ūkis“ </w:t>
      </w:r>
      <w:r w:rsidR="00556A3B" w:rsidRPr="009D7C1D">
        <w:rPr>
          <w:szCs w:val="24"/>
        </w:rPr>
        <w:t>valdyti, naudoti ir disponuoti patikėjimo teise pagal Savivaldybės turto patikėjimo sutart</w:t>
      </w:r>
      <w:r w:rsidR="00556A3B">
        <w:rPr>
          <w:szCs w:val="24"/>
        </w:rPr>
        <w:t>į</w:t>
      </w:r>
      <w:r w:rsidR="00556A3B" w:rsidRPr="009D7C1D">
        <w:rPr>
          <w:szCs w:val="24"/>
        </w:rPr>
        <w:t xml:space="preserve"> 20</w:t>
      </w:r>
      <w:r w:rsidR="00556A3B" w:rsidRPr="009D7C1D">
        <w:rPr>
          <w:b/>
          <w:szCs w:val="24"/>
        </w:rPr>
        <w:t xml:space="preserve"> </w:t>
      </w:r>
      <w:r w:rsidR="00556A3B" w:rsidRPr="009D7C1D">
        <w:rPr>
          <w:szCs w:val="24"/>
        </w:rPr>
        <w:t>metų laikotarpiui</w:t>
      </w:r>
      <w:r w:rsidR="00556A3B" w:rsidRPr="009D7C1D">
        <w:rPr>
          <w:color w:val="000000" w:themeColor="text1"/>
          <w:szCs w:val="24"/>
        </w:rPr>
        <w:t xml:space="preserve"> savarankiškajai savivaldybės funkcijai </w:t>
      </w:r>
      <w:r w:rsidR="00556A3B">
        <w:rPr>
          <w:color w:val="000000" w:themeColor="text1"/>
          <w:szCs w:val="24"/>
        </w:rPr>
        <w:t>(</w:t>
      </w:r>
      <w:r w:rsidR="00556A3B" w:rsidRPr="009D7C1D">
        <w:rPr>
          <w:bCs/>
          <w:szCs w:val="24"/>
        </w:rPr>
        <w:t>šilumos ir geriamojo vandens tiekimo ir nuotekų tvarkymo organizavimas</w:t>
      </w:r>
      <w:r w:rsidR="00556A3B">
        <w:rPr>
          <w:bCs/>
          <w:szCs w:val="24"/>
        </w:rPr>
        <w:t>)</w:t>
      </w:r>
      <w:r w:rsidR="00556A3B" w:rsidRPr="009D7C1D">
        <w:rPr>
          <w:bCs/>
          <w:szCs w:val="24"/>
        </w:rPr>
        <w:t xml:space="preserve"> </w:t>
      </w:r>
      <w:r w:rsidR="00556A3B">
        <w:rPr>
          <w:lang w:bidi="he-IL"/>
        </w:rPr>
        <w:t>Rietavo savivaldybei nuosavybės teise priklausantį turtą: pastatą-</w:t>
      </w:r>
      <w:proofErr w:type="spellStart"/>
      <w:r w:rsidR="00556A3B">
        <w:rPr>
          <w:lang w:bidi="he-IL"/>
        </w:rPr>
        <w:t>chloratorinę</w:t>
      </w:r>
      <w:proofErr w:type="spellEnd"/>
      <w:r w:rsidR="00556A3B">
        <w:rPr>
          <w:lang w:bidi="he-IL"/>
        </w:rPr>
        <w:t>, unikalus Nr. 7400-2003-3015, bendras plotas 7,00 kv. m, kurio vertė – 310,00 Eur, esantį Tverų sen., Tverų m., Kunigaikščio Vykinto g. 10; kitus inžinerinius statinius-kiemo statinius (</w:t>
      </w:r>
      <w:proofErr w:type="spellStart"/>
      <w:r w:rsidR="00556A3B">
        <w:rPr>
          <w:lang w:bidi="he-IL"/>
        </w:rPr>
        <w:t>sėsdintuvą</w:t>
      </w:r>
      <w:proofErr w:type="spellEnd"/>
      <w:r w:rsidR="00556A3B">
        <w:rPr>
          <w:lang w:bidi="he-IL"/>
        </w:rPr>
        <w:t xml:space="preserve"> 1k, biologinius filtrus 2k, 3k, 4k), unikalus Nr. 7400-2003-3026, kurių vertė – 14 354,00 Eur, esančius Tverų sen., Tverų m., Kunigaikščio Vykinto g. 10.</w:t>
      </w:r>
    </w:p>
    <w:p w14:paraId="7F03F611" w14:textId="19D945CF" w:rsidR="00556A3B" w:rsidRDefault="00556A3B" w:rsidP="00556A3B">
      <w:pPr>
        <w:ind w:firstLine="709"/>
        <w:rPr>
          <w:szCs w:val="24"/>
        </w:rPr>
      </w:pPr>
      <w:r>
        <w:t xml:space="preserve">   </w:t>
      </w:r>
      <w:r>
        <w:rPr>
          <w:szCs w:val="24"/>
        </w:rPr>
        <w:t>Įgalioti Savivaldybės administracijos direktorių pasirašyti 1 punkte nurodyto turto patikėjimo sutartį ir perdavimo ir priėmimo aktą.</w:t>
      </w:r>
    </w:p>
    <w:p w14:paraId="051BC8D8" w14:textId="29160767" w:rsidR="003D6B60" w:rsidRPr="003C6F56" w:rsidRDefault="003D6B60" w:rsidP="00556A3B">
      <w:pPr>
        <w:pStyle w:val="Betarp"/>
      </w:pPr>
      <w:r w:rsidRPr="001E052E">
        <w:t xml:space="preserve">   </w:t>
      </w:r>
      <w:r w:rsidRPr="003C6F56">
        <w:t>Balsuota už sprendimo projektą – 1</w:t>
      </w:r>
      <w:r w:rsidR="003C6F56" w:rsidRPr="003C6F56">
        <w:t>7</w:t>
      </w:r>
      <w:r w:rsidRPr="003C6F56">
        <w:t xml:space="preserve"> už.</w:t>
      </w:r>
    </w:p>
    <w:p w14:paraId="15F4AA83" w14:textId="0E429F29" w:rsidR="003D6B60" w:rsidRPr="003C6F56" w:rsidRDefault="003D6B60" w:rsidP="003D6B60">
      <w:r w:rsidRPr="003C6F56">
        <w:t xml:space="preserve">   NUSPRĘSTA. Priimti sprendimą (pridedama).</w:t>
      </w:r>
    </w:p>
    <w:p w14:paraId="38A2E42E" w14:textId="77777777" w:rsidR="009831E8" w:rsidRPr="003C6F56" w:rsidRDefault="009831E8" w:rsidP="003D6B60">
      <w:pPr>
        <w:ind w:firstLine="0"/>
      </w:pPr>
    </w:p>
    <w:p w14:paraId="2942BDA1" w14:textId="2672D7DF" w:rsidR="003A51DD" w:rsidRDefault="009831E8" w:rsidP="003A51DD">
      <w:pPr>
        <w:jc w:val="left"/>
      </w:pPr>
      <w:r>
        <w:t xml:space="preserve">   </w:t>
      </w:r>
      <w:r w:rsidR="003D6B60">
        <w:t xml:space="preserve"> 4</w:t>
      </w:r>
      <w:r>
        <w:t xml:space="preserve">. </w:t>
      </w:r>
      <w:r w:rsidR="0036057B">
        <w:t xml:space="preserve">SVARSTYTA. </w:t>
      </w:r>
      <w:r w:rsidR="00556A3B">
        <w:t>I</w:t>
      </w:r>
      <w:r w:rsidR="00556A3B">
        <w:rPr>
          <w:color w:val="000000"/>
          <w:szCs w:val="24"/>
        </w:rPr>
        <w:t>lgalaikio nematerialiojo turto perdavimas UAB „Rietavo komunalinis ūkis“</w:t>
      </w:r>
      <w:r w:rsidR="003A51DD">
        <w:t>.</w:t>
      </w:r>
    </w:p>
    <w:p w14:paraId="090C1607" w14:textId="7C897BBE" w:rsidR="00556A3B" w:rsidRPr="00F7386F" w:rsidRDefault="003D6B60" w:rsidP="00556A3B">
      <w:pPr>
        <w:ind w:firstLine="851"/>
        <w:rPr>
          <w:rFonts w:eastAsia="MS Mincho"/>
          <w:szCs w:val="24"/>
        </w:rPr>
      </w:pPr>
      <w:r>
        <w:t xml:space="preserve"> </w:t>
      </w:r>
      <w:r w:rsidR="00E6224F">
        <w:t xml:space="preserve"> </w:t>
      </w:r>
      <w:r w:rsidR="003C4A01">
        <w:rPr>
          <w:color w:val="000000"/>
          <w:szCs w:val="24"/>
        </w:rPr>
        <w:t>Ūkio plėtros ir ekologijos komiteto pirmininkas Albinas Maslauskas</w:t>
      </w:r>
      <w:r w:rsidR="003C4A01" w:rsidRPr="00F7510B">
        <w:rPr>
          <w:bCs/>
          <w:szCs w:val="24"/>
        </w:rPr>
        <w:t xml:space="preserve"> </w:t>
      </w:r>
      <w:r w:rsidR="00E25640" w:rsidRPr="00F7510B">
        <w:rPr>
          <w:bCs/>
          <w:szCs w:val="24"/>
        </w:rPr>
        <w:t>teikė sprendimo projektą</w:t>
      </w:r>
      <w:r w:rsidR="00E25640">
        <w:rPr>
          <w:szCs w:val="24"/>
        </w:rPr>
        <w:t xml:space="preserve"> – </w:t>
      </w:r>
      <w:r w:rsidR="00556A3B">
        <w:rPr>
          <w:szCs w:val="24"/>
        </w:rPr>
        <w:t>p</w:t>
      </w:r>
      <w:r w:rsidR="00556A3B" w:rsidRPr="00A66E33">
        <w:rPr>
          <w:rFonts w:eastAsia="Calibri"/>
          <w:szCs w:val="24"/>
        </w:rPr>
        <w:t xml:space="preserve">erduoti </w:t>
      </w:r>
      <w:r w:rsidR="00556A3B">
        <w:rPr>
          <w:rFonts w:eastAsia="Calibri"/>
          <w:szCs w:val="24"/>
        </w:rPr>
        <w:t>UAB</w:t>
      </w:r>
      <w:r w:rsidR="00556A3B" w:rsidRPr="00A66E33">
        <w:rPr>
          <w:rFonts w:eastAsia="Calibri"/>
          <w:szCs w:val="24"/>
        </w:rPr>
        <w:t xml:space="preserve"> „</w:t>
      </w:r>
      <w:r w:rsidR="00556A3B">
        <w:rPr>
          <w:rFonts w:eastAsia="Calibri"/>
          <w:szCs w:val="24"/>
        </w:rPr>
        <w:t>Rietavo komunalinis ūkis</w:t>
      </w:r>
      <w:r w:rsidR="00556A3B" w:rsidRPr="00A66E33">
        <w:rPr>
          <w:rFonts w:eastAsia="Calibri"/>
          <w:szCs w:val="24"/>
        </w:rPr>
        <w:t>“ (kodas 1</w:t>
      </w:r>
      <w:r w:rsidR="00556A3B">
        <w:rPr>
          <w:rFonts w:eastAsia="Calibri"/>
          <w:szCs w:val="24"/>
        </w:rPr>
        <w:t>71668992</w:t>
      </w:r>
      <w:r w:rsidR="00556A3B" w:rsidRPr="00A66E33">
        <w:rPr>
          <w:rFonts w:eastAsia="Calibri"/>
          <w:szCs w:val="24"/>
        </w:rPr>
        <w:t xml:space="preserve">) </w:t>
      </w:r>
      <w:r w:rsidR="00556A3B">
        <w:rPr>
          <w:rFonts w:eastAsia="MS Mincho"/>
          <w:szCs w:val="24"/>
        </w:rPr>
        <w:t>S</w:t>
      </w:r>
      <w:r w:rsidR="00556A3B" w:rsidRPr="00A66E33">
        <w:rPr>
          <w:rFonts w:eastAsia="MS Mincho"/>
          <w:szCs w:val="24"/>
        </w:rPr>
        <w:t xml:space="preserve">avivaldybės savarankiškajai funkcijai </w:t>
      </w:r>
      <w:r w:rsidR="00556A3B">
        <w:rPr>
          <w:rFonts w:eastAsia="MS Mincho"/>
          <w:szCs w:val="24"/>
        </w:rPr>
        <w:t>(</w:t>
      </w:r>
      <w:r w:rsidR="00556A3B" w:rsidRPr="00A66E33">
        <w:rPr>
          <w:rFonts w:eastAsia="MS Mincho"/>
          <w:szCs w:val="24"/>
        </w:rPr>
        <w:t xml:space="preserve">šilumos ir geriamojo vandens tiekimo ir nuotekų tvarkymo </w:t>
      </w:r>
      <w:r w:rsidR="00556A3B" w:rsidRPr="00A66E33">
        <w:rPr>
          <w:rFonts w:eastAsia="MS Mincho"/>
          <w:szCs w:val="24"/>
        </w:rPr>
        <w:lastRenderedPageBreak/>
        <w:t>organizavimas</w:t>
      </w:r>
      <w:r w:rsidR="00556A3B">
        <w:rPr>
          <w:rFonts w:eastAsia="MS Mincho"/>
          <w:szCs w:val="24"/>
        </w:rPr>
        <w:t>)</w:t>
      </w:r>
      <w:r w:rsidR="00556A3B" w:rsidRPr="00A66E33">
        <w:rPr>
          <w:rFonts w:eastAsia="MS Mincho"/>
          <w:szCs w:val="24"/>
        </w:rPr>
        <w:t xml:space="preserve"> </w:t>
      </w:r>
      <w:r w:rsidR="00556A3B" w:rsidRPr="00A66E33">
        <w:rPr>
          <w:rFonts w:eastAsia="Calibri"/>
          <w:szCs w:val="24"/>
        </w:rPr>
        <w:t xml:space="preserve">patikėjimo teise pagal patikėjimo sutartį 20 metų laikotarpiui valdyti, </w:t>
      </w:r>
      <w:r w:rsidR="00556A3B" w:rsidRPr="00A66E33">
        <w:rPr>
          <w:rFonts w:eastAsia="MS Mincho"/>
          <w:szCs w:val="24"/>
        </w:rPr>
        <w:t xml:space="preserve">naudoti ir disponuoti </w:t>
      </w:r>
      <w:r w:rsidR="00556A3B">
        <w:rPr>
          <w:rFonts w:eastAsia="MS Mincho"/>
          <w:szCs w:val="24"/>
        </w:rPr>
        <w:t>Rietavo</w:t>
      </w:r>
      <w:r w:rsidR="00556A3B" w:rsidRPr="00A66E33">
        <w:rPr>
          <w:rFonts w:eastAsia="MS Mincho"/>
          <w:szCs w:val="24"/>
        </w:rPr>
        <w:t xml:space="preserve"> savivaldybei nuosavybės teise priklausantį </w:t>
      </w:r>
      <w:r w:rsidR="00556A3B">
        <w:rPr>
          <w:rFonts w:eastAsia="MS Mincho"/>
          <w:szCs w:val="24"/>
        </w:rPr>
        <w:t xml:space="preserve">ilgalaikį </w:t>
      </w:r>
      <w:r w:rsidR="00556A3B" w:rsidRPr="00A66E33">
        <w:rPr>
          <w:rFonts w:eastAsia="MS Mincho"/>
          <w:szCs w:val="24"/>
        </w:rPr>
        <w:t>nematerialųjį turtą – techninį darbo projektą</w:t>
      </w:r>
      <w:r w:rsidR="00556A3B">
        <w:rPr>
          <w:rFonts w:eastAsia="MS Mincho"/>
          <w:szCs w:val="24"/>
        </w:rPr>
        <w:t xml:space="preserve"> </w:t>
      </w:r>
      <w:r w:rsidR="00556A3B" w:rsidRPr="00A66E33">
        <w:rPr>
          <w:szCs w:val="24"/>
        </w:rPr>
        <w:t xml:space="preserve">„Inžinerinių statinių (vandentiekio ir buitinių nuotekų tinklų) Atgimimo ir Kontrimo g., Žemaičių g. 9B, 56, 58A, 58B ir 62F, Rietavo m., Rietavo sen., Rietavo sav., vandentiekio tinklų Minijos g. ir Senojo centro g., Daugėdų k., Daugėdų sen., Beržų g. 2, 4 ir 4A, </w:t>
      </w:r>
      <w:proofErr w:type="spellStart"/>
      <w:r w:rsidR="00556A3B" w:rsidRPr="00A66E33">
        <w:rPr>
          <w:szCs w:val="24"/>
        </w:rPr>
        <w:t>Vatušių</w:t>
      </w:r>
      <w:proofErr w:type="spellEnd"/>
      <w:r w:rsidR="00556A3B" w:rsidRPr="00A66E33">
        <w:rPr>
          <w:szCs w:val="24"/>
        </w:rPr>
        <w:t xml:space="preserve"> k., Rietavo sen., Rietavo sav., statybos projektas“</w:t>
      </w:r>
      <w:r w:rsidR="00556A3B">
        <w:rPr>
          <w:rFonts w:eastAsia="MS Mincho"/>
          <w:szCs w:val="24"/>
        </w:rPr>
        <w:t xml:space="preserve"> </w:t>
      </w:r>
      <w:r w:rsidR="00556A3B" w:rsidRPr="00A66E33">
        <w:rPr>
          <w:rFonts w:eastAsia="MS Mincho"/>
          <w:szCs w:val="24"/>
        </w:rPr>
        <w:t xml:space="preserve">(įskaitant statytojo teises ir pareigas pagal statybą leidžiantį dokumentą </w:t>
      </w:r>
      <w:r w:rsidR="00556A3B" w:rsidRPr="00F7386F">
        <w:rPr>
          <w:rFonts w:eastAsia="MS Mincho"/>
          <w:szCs w:val="24"/>
        </w:rPr>
        <w:t>Nr.</w:t>
      </w:r>
      <w:r w:rsidR="00556A3B" w:rsidRPr="00F7386F">
        <w:rPr>
          <w:szCs w:val="24"/>
        </w:rPr>
        <w:t xml:space="preserve"> LSNS-84-240805-00005</w:t>
      </w:r>
      <w:r w:rsidR="00556A3B" w:rsidRPr="00A66E33">
        <w:rPr>
          <w:rFonts w:eastAsia="MS Mincho"/>
          <w:szCs w:val="24"/>
        </w:rPr>
        <w:t>),</w:t>
      </w:r>
      <w:r w:rsidR="00556A3B">
        <w:rPr>
          <w:rFonts w:eastAsia="MS Mincho"/>
          <w:szCs w:val="24"/>
        </w:rPr>
        <w:t xml:space="preserve"> </w:t>
      </w:r>
      <w:r w:rsidR="00556A3B" w:rsidRPr="00A66E33">
        <w:rPr>
          <w:rFonts w:eastAsia="MS Mincho"/>
          <w:szCs w:val="24"/>
        </w:rPr>
        <w:t xml:space="preserve">kurio inventorinis Nr. </w:t>
      </w:r>
      <w:r w:rsidR="00556A3B">
        <w:rPr>
          <w:rFonts w:eastAsia="MS Mincho"/>
          <w:szCs w:val="24"/>
        </w:rPr>
        <w:t xml:space="preserve">01019027, </w:t>
      </w:r>
      <w:r w:rsidR="00556A3B" w:rsidRPr="00A66E33">
        <w:rPr>
          <w:rFonts w:eastAsia="MS Mincho"/>
          <w:szCs w:val="24"/>
        </w:rPr>
        <w:t xml:space="preserve">įsigijimo vertė – </w:t>
      </w:r>
      <w:r w:rsidR="00556A3B">
        <w:rPr>
          <w:rFonts w:eastAsia="MS Mincho"/>
          <w:szCs w:val="24"/>
        </w:rPr>
        <w:t>30 853,50</w:t>
      </w:r>
      <w:r w:rsidR="00556A3B" w:rsidRPr="00A66E33">
        <w:rPr>
          <w:rFonts w:eastAsia="MS Mincho"/>
          <w:szCs w:val="24"/>
        </w:rPr>
        <w:t xml:space="preserve"> Eu</w:t>
      </w:r>
      <w:r w:rsidR="00556A3B">
        <w:rPr>
          <w:rFonts w:eastAsia="MS Mincho"/>
          <w:szCs w:val="24"/>
        </w:rPr>
        <w:t>r</w:t>
      </w:r>
      <w:r w:rsidR="00556A3B" w:rsidRPr="00A66E33">
        <w:rPr>
          <w:rFonts w:eastAsia="Calibri"/>
          <w:szCs w:val="24"/>
        </w:rPr>
        <w:t>.</w:t>
      </w:r>
    </w:p>
    <w:p w14:paraId="2FB5B494" w14:textId="1E0E303E" w:rsidR="00556A3B" w:rsidRDefault="00556A3B" w:rsidP="00556A3B">
      <w:pPr>
        <w:ind w:firstLine="709"/>
        <w:rPr>
          <w:szCs w:val="24"/>
        </w:rPr>
      </w:pPr>
      <w:r>
        <w:t xml:space="preserve">    </w:t>
      </w:r>
      <w:r>
        <w:rPr>
          <w:szCs w:val="24"/>
        </w:rPr>
        <w:t>Įgalioti Savivaldybės administracijos direktorių pasirašyti 1 punkte nurodyto turto patikėjimo sutartį ir perdavimo ir priėmimo aktą.</w:t>
      </w:r>
    </w:p>
    <w:p w14:paraId="70315BCC" w14:textId="7ECA2298" w:rsidR="009D203E" w:rsidRPr="003C6F56" w:rsidRDefault="003D6B60" w:rsidP="00556A3B">
      <w:pPr>
        <w:shd w:val="clear" w:color="auto" w:fill="FFFFFF"/>
        <w:ind w:firstLine="851"/>
      </w:pPr>
      <w:r w:rsidRPr="003C4A01">
        <w:rPr>
          <w:b/>
          <w:bCs/>
          <w:i/>
          <w:iCs/>
          <w:szCs w:val="24"/>
        </w:rPr>
        <w:t xml:space="preserve">  </w:t>
      </w:r>
      <w:r w:rsidR="009D203E" w:rsidRPr="003C6F56">
        <w:t xml:space="preserve">Balsuota už sprendimo projektą – </w:t>
      </w:r>
      <w:r w:rsidR="00DD2D56" w:rsidRPr="003C6F56">
        <w:t>1</w:t>
      </w:r>
      <w:r w:rsidR="003C6F56" w:rsidRPr="003C6F56">
        <w:t>7</w:t>
      </w:r>
      <w:r w:rsidR="00085B98" w:rsidRPr="003C6F56">
        <w:t xml:space="preserve"> už</w:t>
      </w:r>
      <w:r w:rsidR="009D203E" w:rsidRPr="003C6F56">
        <w:t>.</w:t>
      </w:r>
    </w:p>
    <w:p w14:paraId="3D67B20D" w14:textId="5795C1E9" w:rsidR="00F7510B" w:rsidRPr="003C6F56" w:rsidRDefault="009D203E" w:rsidP="00F2227B">
      <w:pPr>
        <w:jc w:val="left"/>
      </w:pPr>
      <w:r w:rsidRPr="003C6F56">
        <w:rPr>
          <w:lang w:eastAsia="lt-LT"/>
        </w:rPr>
        <w:t xml:space="preserve">  </w:t>
      </w:r>
      <w:r w:rsidR="003D6B60" w:rsidRPr="003C6F56">
        <w:rPr>
          <w:lang w:eastAsia="lt-LT"/>
        </w:rPr>
        <w:t xml:space="preserve"> </w:t>
      </w:r>
      <w:r w:rsidR="00947CC9" w:rsidRPr="003C6F56">
        <w:rPr>
          <w:lang w:eastAsia="lt-LT"/>
        </w:rPr>
        <w:t xml:space="preserve"> </w:t>
      </w:r>
      <w:r w:rsidRPr="003C6F56">
        <w:rPr>
          <w:lang w:eastAsia="lt-LT"/>
        </w:rPr>
        <w:t xml:space="preserve">NUSPRĘSTA. </w:t>
      </w:r>
      <w:r w:rsidR="00F7510B" w:rsidRPr="003C6F56">
        <w:t>Priimti sprendimą (pridedama).</w:t>
      </w:r>
    </w:p>
    <w:p w14:paraId="58CF923A" w14:textId="4E267583" w:rsidR="0036057B" w:rsidRPr="0008263F" w:rsidRDefault="0008263F" w:rsidP="0008263F">
      <w:pPr>
        <w:autoSpaceDE w:val="0"/>
        <w:autoSpaceDN w:val="0"/>
        <w:adjustRightInd w:val="0"/>
        <w:ind w:firstLine="0"/>
        <w:rPr>
          <w:rFonts w:ascii="TimesNewRomanPSMT" w:hAnsi="TimesNewRomanPSMT" w:cs="TimesNewRomanPSMT"/>
          <w:szCs w:val="24"/>
          <w:lang w:eastAsia="lt-LT"/>
        </w:rPr>
      </w:pPr>
      <w:r>
        <w:t xml:space="preserve">                                    </w:t>
      </w:r>
    </w:p>
    <w:p w14:paraId="2E29A578" w14:textId="53276035" w:rsidR="00A74157" w:rsidRDefault="009D203E" w:rsidP="003D6B60">
      <w:pPr>
        <w:pStyle w:val="Sraopastraipa"/>
        <w:numPr>
          <w:ilvl w:val="0"/>
          <w:numId w:val="13"/>
        </w:numPr>
        <w:tabs>
          <w:tab w:val="left" w:pos="0"/>
          <w:tab w:val="left" w:pos="993"/>
          <w:tab w:val="left" w:pos="1134"/>
        </w:tabs>
        <w:ind w:left="0" w:firstLine="900"/>
      </w:pPr>
      <w:r>
        <w:t>SVARSTYTA.</w:t>
      </w:r>
      <w:r w:rsidR="00FA7841">
        <w:t xml:space="preserve"> </w:t>
      </w:r>
      <w:r w:rsidR="00556A3B">
        <w:rPr>
          <w:color w:val="000000"/>
        </w:rPr>
        <w:t>UAB „Rietavo komunalinis ūkis“ įstatinio kapitalo didinim</w:t>
      </w:r>
      <w:r w:rsidR="008C3C51">
        <w:rPr>
          <w:color w:val="000000"/>
        </w:rPr>
        <w:t>as</w:t>
      </w:r>
      <w:r w:rsidR="006F0779">
        <w:t>.</w:t>
      </w:r>
    </w:p>
    <w:p w14:paraId="582CF5C0" w14:textId="72C22D88" w:rsidR="00556A3B" w:rsidRDefault="00556A3B" w:rsidP="00556A3B">
      <w:pPr>
        <w:tabs>
          <w:tab w:val="left" w:pos="1134"/>
        </w:tabs>
        <w:ind w:right="27"/>
        <w:contextualSpacing/>
        <w:textAlignment w:val="baseline"/>
      </w:pPr>
      <w:r>
        <w:rPr>
          <w:iCs/>
        </w:rPr>
        <w:t xml:space="preserve">   </w:t>
      </w:r>
      <w:r w:rsidRPr="00556A3B">
        <w:rPr>
          <w:iCs/>
        </w:rPr>
        <w:t xml:space="preserve">Finansų ir ekonomikos komiteto pirmininkas Jonas Eugenijus </w:t>
      </w:r>
      <w:proofErr w:type="spellStart"/>
      <w:r w:rsidRPr="00556A3B">
        <w:rPr>
          <w:iCs/>
        </w:rPr>
        <w:t>Bačinskas</w:t>
      </w:r>
      <w:proofErr w:type="spellEnd"/>
      <w:r w:rsidRPr="00556A3B">
        <w:rPr>
          <w:bCs/>
        </w:rPr>
        <w:t xml:space="preserve"> </w:t>
      </w:r>
      <w:r w:rsidR="00935452" w:rsidRPr="00556A3B">
        <w:rPr>
          <w:bCs/>
        </w:rPr>
        <w:t>teikė sprendimo projektą</w:t>
      </w:r>
      <w:r w:rsidR="00935452">
        <w:t xml:space="preserve"> </w:t>
      </w:r>
      <w:bookmarkStart w:id="3" w:name="_Hlk77081629"/>
      <w:r w:rsidR="003D6B60" w:rsidRPr="00556A3B">
        <w:rPr>
          <w:bCs/>
        </w:rPr>
        <w:t xml:space="preserve">– </w:t>
      </w:r>
      <w:bookmarkEnd w:id="3"/>
      <w:r>
        <w:rPr>
          <w:bCs/>
        </w:rPr>
        <w:t>p</w:t>
      </w:r>
      <w:r w:rsidRPr="00435455">
        <w:t>adidinti uždarosios akcinės bendrovės „Rietavo komunalinis ūkis“ įstatinį kapitalą nuo</w:t>
      </w:r>
      <w:r>
        <w:t xml:space="preserve"> </w:t>
      </w:r>
      <w:bookmarkStart w:id="4" w:name="_Hlk175572313"/>
      <w:r w:rsidRPr="00556A3B">
        <w:rPr>
          <w:color w:val="000000"/>
          <w:lang w:eastAsia="lt-LT"/>
        </w:rPr>
        <w:t>1 669 312,32 (vienas milijonas šeši šimtai šešiasdešimt devyni tūkstančiai trys šimtai dvylika eurų ir 32 ct)</w:t>
      </w:r>
      <w:r w:rsidRPr="006C6EF2">
        <w:t xml:space="preserve"> Eur iki 1 738 352,96 (vienas milijonas septyni šimtai trisdešimt aštuoni tūkstančiai trys šimtai penkiasdešimt du eurai ir 96 ct) </w:t>
      </w:r>
      <w:r w:rsidRPr="00E8195F">
        <w:t>Eur, išleidžiant papildomai 2</w:t>
      </w:r>
      <w:r>
        <w:t xml:space="preserve"> </w:t>
      </w:r>
      <w:r w:rsidRPr="00E8195F">
        <w:t>384 vnt. naujų paprastųjų vardinių 28,96 Eur nominalios vertės akcijų (vienos akcijos emisijos kaina lygi jos nominaliai vertei),</w:t>
      </w:r>
      <w:r w:rsidRPr="00556A3B">
        <w:rPr>
          <w:color w:val="000000"/>
          <w:lang w:eastAsia="lt-LT"/>
        </w:rPr>
        <w:t xml:space="preserve"> </w:t>
      </w:r>
      <w:r w:rsidRPr="00E8195F">
        <w:t>vienintelės akcininkės Rietavo savivaldybės papildomais piniginiais įnašais, 69 050,5</w:t>
      </w:r>
      <w:r w:rsidR="0034664A">
        <w:t>0</w:t>
      </w:r>
      <w:r w:rsidRPr="00E8195F">
        <w:t xml:space="preserve"> Eur piniginiu įnašu išleistoms paprastosioms vardinėms </w:t>
      </w:r>
      <w:r w:rsidR="003C6F56">
        <w:t xml:space="preserve">akcijoms </w:t>
      </w:r>
      <w:r w:rsidRPr="00E8195F">
        <w:t>apmokėti iš savivaldybės biudžeto</w:t>
      </w:r>
      <w:r w:rsidRPr="00556A3B">
        <w:rPr>
          <w:color w:val="000000"/>
          <w:lang w:eastAsia="lt-LT"/>
        </w:rPr>
        <w:t xml:space="preserve">, </w:t>
      </w:r>
      <w:r w:rsidRPr="00E8195F">
        <w:t>o 9,86 Eur (devyni eurai, 86 ct) sudaro akcijų priedą (akcijos nominalios vertės perviršį). Akcijų skaičius po įstatinio kapitalo padidinimo – 60 026 (šešiasdešimt tūkstančių dvidešimt šešios). Naujai išleidžiamų akcijų emisijos kaina lygi jų nominaliai vertei</w:t>
      </w:r>
      <w:r>
        <w:t>.</w:t>
      </w:r>
    </w:p>
    <w:bookmarkEnd w:id="4"/>
    <w:p w14:paraId="4FDCA097" w14:textId="4C8D5A8C" w:rsidR="00556A3B" w:rsidRPr="009A25DC" w:rsidRDefault="00556A3B" w:rsidP="00556A3B">
      <w:pPr>
        <w:tabs>
          <w:tab w:val="left" w:pos="284"/>
          <w:tab w:val="left" w:pos="851"/>
          <w:tab w:val="left" w:pos="993"/>
          <w:tab w:val="left" w:pos="1069"/>
          <w:tab w:val="left" w:pos="1134"/>
        </w:tabs>
        <w:ind w:left="851" w:firstLine="0"/>
        <w:rPr>
          <w:szCs w:val="24"/>
        </w:rPr>
      </w:pPr>
      <w:r>
        <w:rPr>
          <w:szCs w:val="24"/>
        </w:rPr>
        <w:t xml:space="preserve"> </w:t>
      </w:r>
      <w:r w:rsidRPr="009A25DC">
        <w:rPr>
          <w:szCs w:val="24"/>
        </w:rPr>
        <w:t>Visas naujai išleidžiamas akcijas įsigyja Rietavo savivaldybė.</w:t>
      </w:r>
    </w:p>
    <w:p w14:paraId="5E099287" w14:textId="28D9856F" w:rsidR="00556A3B" w:rsidRDefault="00556A3B" w:rsidP="00556A3B">
      <w:pPr>
        <w:pStyle w:val="Sraopastraipa"/>
        <w:tabs>
          <w:tab w:val="left" w:pos="1134"/>
          <w:tab w:val="left" w:pos="1276"/>
        </w:tabs>
        <w:ind w:left="0" w:firstLine="851"/>
        <w:contextualSpacing/>
        <w:jc w:val="both"/>
      </w:pPr>
      <w:r>
        <w:t xml:space="preserve">  </w:t>
      </w:r>
      <w:r w:rsidRPr="00BB6A60">
        <w:t>Įgalioti Rietavo savivaldybės</w:t>
      </w:r>
      <w:r>
        <w:t xml:space="preserve"> merą Antaną </w:t>
      </w:r>
      <w:proofErr w:type="spellStart"/>
      <w:r>
        <w:t>Černeckį</w:t>
      </w:r>
      <w:proofErr w:type="spellEnd"/>
      <w:r w:rsidRPr="00BB6A60">
        <w:t xml:space="preserve"> atlikti su Savivaldybės turto investavimu ir įgyjamų akcijų pasirašymu susijusius veiksmus.</w:t>
      </w:r>
    </w:p>
    <w:p w14:paraId="2DAA8C78" w14:textId="3BF0C687" w:rsidR="00F02D29" w:rsidRPr="003C6F56" w:rsidRDefault="00556A3B" w:rsidP="003C6F56">
      <w:pPr>
        <w:pStyle w:val="Sraopastraipa"/>
        <w:tabs>
          <w:tab w:val="left" w:pos="1134"/>
          <w:tab w:val="left" w:pos="1276"/>
        </w:tabs>
        <w:ind w:left="0" w:firstLine="851"/>
        <w:contextualSpacing/>
        <w:jc w:val="both"/>
      </w:pPr>
      <w:r w:rsidRPr="003C6F56">
        <w:t xml:space="preserve"> </w:t>
      </w:r>
      <w:r w:rsidR="00453EDF" w:rsidRPr="003C6F56">
        <w:t xml:space="preserve"> </w:t>
      </w:r>
      <w:r w:rsidR="00F02D29" w:rsidRPr="003C6F56">
        <w:t>Balsuota už</w:t>
      </w:r>
      <w:r w:rsidR="00877F61" w:rsidRPr="003C6F56">
        <w:t xml:space="preserve"> pateiktą sprendimo projektą – 1</w:t>
      </w:r>
      <w:r w:rsidR="003C6F56" w:rsidRPr="003C6F56">
        <w:t>7</w:t>
      </w:r>
      <w:r w:rsidR="00D253EB" w:rsidRPr="003C6F56">
        <w:t xml:space="preserve"> už</w:t>
      </w:r>
      <w:r w:rsidR="00F02D29" w:rsidRPr="003C6F56">
        <w:t>.</w:t>
      </w:r>
    </w:p>
    <w:p w14:paraId="02DBAF0A" w14:textId="168BE67F" w:rsidR="00F02D29" w:rsidRPr="003C6F56" w:rsidRDefault="00DB22E1" w:rsidP="00316485">
      <w:pPr>
        <w:pStyle w:val="Pagrindiniotekstotrauka"/>
        <w:tabs>
          <w:tab w:val="left" w:pos="1247"/>
        </w:tabs>
        <w:ind w:firstLine="0"/>
      </w:pPr>
      <w:r w:rsidRPr="003C6F56">
        <w:t xml:space="preserve">             </w:t>
      </w:r>
      <w:r w:rsidR="00CB7945" w:rsidRPr="003C6F56">
        <w:t xml:space="preserve">  </w:t>
      </w:r>
      <w:r w:rsidR="00547019" w:rsidRPr="003C6F56">
        <w:t xml:space="preserve"> </w:t>
      </w:r>
      <w:r w:rsidR="00F02D29" w:rsidRPr="003C6F56">
        <w:t>NUSPRĘSTA. Priimti sprendimą (pridedama).</w:t>
      </w:r>
    </w:p>
    <w:p w14:paraId="40D6C522" w14:textId="77777777" w:rsidR="00F02D29" w:rsidRDefault="00F02D29" w:rsidP="00F02D29">
      <w:pPr>
        <w:pStyle w:val="Pagrindiniotekstotrauka2"/>
        <w:tabs>
          <w:tab w:val="left" w:pos="1276"/>
          <w:tab w:val="center" w:pos="1418"/>
        </w:tabs>
        <w:ind w:firstLine="540"/>
      </w:pPr>
      <w:r>
        <w:t xml:space="preserve">  </w:t>
      </w:r>
    </w:p>
    <w:p w14:paraId="1CA3CD03" w14:textId="0614B04A" w:rsidR="004B23A9" w:rsidRPr="004B23A9" w:rsidRDefault="00F02D29" w:rsidP="003D6B60">
      <w:pPr>
        <w:pStyle w:val="Pagrindiniotekstotrauka2"/>
        <w:numPr>
          <w:ilvl w:val="0"/>
          <w:numId w:val="13"/>
        </w:numPr>
        <w:tabs>
          <w:tab w:val="left" w:pos="709"/>
          <w:tab w:val="left" w:pos="993"/>
          <w:tab w:val="center" w:pos="1134"/>
          <w:tab w:val="left" w:pos="1276"/>
        </w:tabs>
        <w:ind w:left="0" w:firstLine="993"/>
        <w:jc w:val="left"/>
        <w:rPr>
          <w:color w:val="000000"/>
        </w:rPr>
      </w:pPr>
      <w:r>
        <w:t>SVARSTYTA.</w:t>
      </w:r>
      <w:r w:rsidR="00877F61">
        <w:t xml:space="preserve"> </w:t>
      </w:r>
      <w:r w:rsidR="00556A3B">
        <w:rPr>
          <w:color w:val="000000"/>
          <w:szCs w:val="24"/>
        </w:rPr>
        <w:t>Rietavo savivaldybės vandens tiekimo ir nuotekų tvarkymo infrastruktūros plėtros specialiojo plano koregavimas</w:t>
      </w:r>
      <w:r w:rsidR="00723ADD">
        <w:t>.</w:t>
      </w:r>
    </w:p>
    <w:p w14:paraId="1784651B" w14:textId="00A32517" w:rsidR="00556A3B" w:rsidRPr="00CF24D3" w:rsidRDefault="00556A3B" w:rsidP="00556A3B">
      <w:pPr>
        <w:tabs>
          <w:tab w:val="left" w:pos="993"/>
        </w:tabs>
        <w:contextualSpacing/>
      </w:pPr>
      <w:r>
        <w:rPr>
          <w:color w:val="000000"/>
        </w:rPr>
        <w:t xml:space="preserve">     </w:t>
      </w:r>
      <w:r w:rsidR="002C3D41" w:rsidRPr="00556A3B">
        <w:rPr>
          <w:color w:val="000000"/>
        </w:rPr>
        <w:t>Ūkio plėtros ir ekologijos komiteto pirmininkas Albinas Maslauskas</w:t>
      </w:r>
      <w:r w:rsidR="002C3D41">
        <w:t xml:space="preserve"> </w:t>
      </w:r>
      <w:r w:rsidR="00287EE5">
        <w:t xml:space="preserve">teikė sprendimo projektą – </w:t>
      </w:r>
      <w:r>
        <w:t>k</w:t>
      </w:r>
      <w:r w:rsidRPr="00CF24D3">
        <w:t>oreguoti Rietavo savivaldybės vandens tiekimo ir nuotekų tvarkymo infrastruktūros plėtros specialųjį planą (toliau – Planas), patvirtintą Rietavo savivaldybės tarybos 2021 m. rugsėjo 16 d. sprendimu Nr. T1-125 „Dėl Rietavo savivaldybės vandens tiekimo ir nuotekų tvarkymo infrastruktūros plėtros specialiojo plano patvirtinimo“, pagal Plano rengėjo MB „</w:t>
      </w:r>
      <w:proofErr w:type="spellStart"/>
      <w:r w:rsidRPr="00CF24D3">
        <w:t>Bageris</w:t>
      </w:r>
      <w:proofErr w:type="spellEnd"/>
      <w:r w:rsidRPr="00CF24D3">
        <w:t xml:space="preserve">“ parengtą  Rietavo savivaldybės vandens tiekimo ir nuotekų tvarkymo infrastruktūros plėtros specialiojo plano koregavimo dokumentą (pridedama). </w:t>
      </w:r>
    </w:p>
    <w:p w14:paraId="4D277D8C" w14:textId="5951C973" w:rsidR="00556A3B" w:rsidRPr="00CF24D3" w:rsidRDefault="00556A3B" w:rsidP="00556A3B">
      <w:pPr>
        <w:tabs>
          <w:tab w:val="left" w:pos="993"/>
        </w:tabs>
        <w:contextualSpacing/>
      </w:pPr>
      <w:r>
        <w:t xml:space="preserve">     P</w:t>
      </w:r>
      <w:r w:rsidRPr="00CF24D3">
        <w:t xml:space="preserve">askelbti </w:t>
      </w:r>
      <w:r>
        <w:t xml:space="preserve">sprendimą </w:t>
      </w:r>
      <w:r w:rsidRPr="00CF24D3">
        <w:t>Rietavo savivaldybės interneto svetainėje ir Lietuvos Respublikos teritorijų planavimo dokumentų rengimo ir teritorijų planavimo proceso valstybinės priežiūros informacinėje sistemoje (TPDRIS).</w:t>
      </w:r>
    </w:p>
    <w:p w14:paraId="6441D76C" w14:textId="7161BAF9" w:rsidR="00D43B05" w:rsidRPr="003C6F56" w:rsidRDefault="002C3D41" w:rsidP="001E052E">
      <w:pPr>
        <w:tabs>
          <w:tab w:val="left" w:pos="993"/>
        </w:tabs>
        <w:contextualSpacing/>
      </w:pPr>
      <w:r>
        <w:t xml:space="preserve">    </w:t>
      </w:r>
      <w:r w:rsidR="00D43B05" w:rsidRPr="003C6F56">
        <w:t>Balsuota už pateiktą sprendimo projektą – 1</w:t>
      </w:r>
      <w:r w:rsidR="003C6F56">
        <w:t>7</w:t>
      </w:r>
      <w:r w:rsidR="00D43B05" w:rsidRPr="003C6F56">
        <w:t xml:space="preserve"> už.</w:t>
      </w:r>
    </w:p>
    <w:p w14:paraId="4CF233A8" w14:textId="58ABB377" w:rsidR="00D43B05" w:rsidRPr="003C6F56" w:rsidRDefault="00D43B05" w:rsidP="00D43B05">
      <w:pPr>
        <w:pStyle w:val="Pagrindiniotekstotrauka2"/>
        <w:tabs>
          <w:tab w:val="left" w:pos="1276"/>
          <w:tab w:val="center" w:pos="1418"/>
        </w:tabs>
        <w:ind w:firstLine="540"/>
      </w:pPr>
      <w:r w:rsidRPr="003C6F56">
        <w:t xml:space="preserve">   </w:t>
      </w:r>
      <w:r w:rsidR="006B26D3" w:rsidRPr="003C6F56">
        <w:t xml:space="preserve">   </w:t>
      </w:r>
      <w:r w:rsidR="001E1D23" w:rsidRPr="003C6F56">
        <w:t xml:space="preserve"> </w:t>
      </w:r>
      <w:r w:rsidRPr="003C6F56">
        <w:t>NUSPRĘSTA. Priimti sprendimą (pridedama).</w:t>
      </w:r>
    </w:p>
    <w:p w14:paraId="02B4A3AE" w14:textId="77777777" w:rsidR="00EC1D45" w:rsidRDefault="00EC1D45" w:rsidP="00EC1D45">
      <w:pPr>
        <w:ind w:firstLine="0"/>
        <w:rPr>
          <w:color w:val="000000"/>
        </w:rPr>
      </w:pPr>
    </w:p>
    <w:p w14:paraId="61CB0213" w14:textId="407DDA48" w:rsidR="000476FF" w:rsidRPr="00AE0641" w:rsidRDefault="000476FF" w:rsidP="003D6B60">
      <w:pPr>
        <w:pStyle w:val="Sraopastraipa"/>
        <w:numPr>
          <w:ilvl w:val="0"/>
          <w:numId w:val="13"/>
        </w:numPr>
        <w:tabs>
          <w:tab w:val="left" w:pos="993"/>
          <w:tab w:val="left" w:pos="1134"/>
          <w:tab w:val="left" w:pos="1276"/>
        </w:tabs>
        <w:ind w:left="0" w:firstLine="993"/>
        <w:contextualSpacing/>
      </w:pPr>
      <w:r w:rsidRPr="00AE0641">
        <w:t xml:space="preserve">SVARSTYTA. </w:t>
      </w:r>
      <w:r w:rsidR="00556A3B">
        <w:rPr>
          <w:color w:val="000000"/>
        </w:rPr>
        <w:t>Rietavo savivaldybės šilumos ūkio specialiojo plano keitimo (atnaujinimo) ir planavimo tikslų nustatymas</w:t>
      </w:r>
      <w:r w:rsidRPr="00AE0641">
        <w:t>.</w:t>
      </w:r>
    </w:p>
    <w:p w14:paraId="41EFEFA1" w14:textId="06D86C0A" w:rsidR="00556A3B" w:rsidRPr="00370A13" w:rsidRDefault="008C3C51" w:rsidP="00556A3B">
      <w:pPr>
        <w:tabs>
          <w:tab w:val="left" w:pos="709"/>
          <w:tab w:val="left" w:pos="851"/>
        </w:tabs>
        <w:rPr>
          <w:szCs w:val="24"/>
        </w:rPr>
      </w:pPr>
      <w:r>
        <w:rPr>
          <w:bCs/>
        </w:rPr>
        <w:t xml:space="preserve">     </w:t>
      </w:r>
      <w:r w:rsidR="002C3D41">
        <w:rPr>
          <w:color w:val="000000"/>
          <w:szCs w:val="24"/>
        </w:rPr>
        <w:t>Ūkio plėtros ir ekologijos komiteto pirmininkas Albinas Maslauskas</w:t>
      </w:r>
      <w:r w:rsidR="002C3D41" w:rsidRPr="003D6B60">
        <w:rPr>
          <w:bCs/>
        </w:rPr>
        <w:t xml:space="preserve"> </w:t>
      </w:r>
      <w:r w:rsidR="00AE0641" w:rsidRPr="003D6B60">
        <w:rPr>
          <w:bCs/>
        </w:rPr>
        <w:t xml:space="preserve">teikė sprendimo projektą – </w:t>
      </w:r>
      <w:r w:rsidR="00556A3B">
        <w:rPr>
          <w:bCs/>
        </w:rPr>
        <w:t>p</w:t>
      </w:r>
      <w:r w:rsidR="00556A3B" w:rsidRPr="00370A13">
        <w:rPr>
          <w:szCs w:val="24"/>
        </w:rPr>
        <w:t>radėti rengti Rietavo savivaldybės šilumos ūkio specialiojo plano, patvirtinto Rietavo savivaldybės tarybos 2014 m. liepos 10 d. sprendimu Nr. T1-114 „Dėl atnaujinto Rietavo savivaldybės šilumos ūkio specialiojo plano  patvirtinimo“, keitimą (atnaujinimą).</w:t>
      </w:r>
    </w:p>
    <w:p w14:paraId="4A54E527" w14:textId="27A7EB9A" w:rsidR="00556A3B" w:rsidRPr="00370A13" w:rsidRDefault="00556A3B" w:rsidP="00556A3B">
      <w:pPr>
        <w:tabs>
          <w:tab w:val="left" w:pos="709"/>
          <w:tab w:val="left" w:pos="851"/>
        </w:tabs>
        <w:rPr>
          <w:szCs w:val="24"/>
        </w:rPr>
      </w:pPr>
      <w:r>
        <w:rPr>
          <w:szCs w:val="24"/>
        </w:rPr>
        <w:lastRenderedPageBreak/>
        <w:tab/>
      </w:r>
      <w:r w:rsidR="00C01EC3">
        <w:rPr>
          <w:szCs w:val="24"/>
        </w:rPr>
        <w:t xml:space="preserve">   </w:t>
      </w:r>
      <w:r w:rsidRPr="00370A13">
        <w:rPr>
          <w:szCs w:val="24"/>
        </w:rPr>
        <w:t xml:space="preserve">Nustatyti Rietavo savivaldybės šilumos ūkio specialiojo plano </w:t>
      </w:r>
      <w:r>
        <w:rPr>
          <w:szCs w:val="24"/>
        </w:rPr>
        <w:t>keitimo (</w:t>
      </w:r>
      <w:r w:rsidRPr="00370A13">
        <w:rPr>
          <w:szCs w:val="24"/>
        </w:rPr>
        <w:t>atnaujinimo</w:t>
      </w:r>
      <w:r>
        <w:rPr>
          <w:szCs w:val="24"/>
        </w:rPr>
        <w:t>)</w:t>
      </w:r>
      <w:r w:rsidRPr="00370A13">
        <w:rPr>
          <w:szCs w:val="24"/>
        </w:rPr>
        <w:t xml:space="preserve"> tikslus:</w:t>
      </w:r>
      <w:r w:rsidR="00C01EC3">
        <w:rPr>
          <w:szCs w:val="24"/>
        </w:rPr>
        <w:t xml:space="preserve"> </w:t>
      </w:r>
      <w:r w:rsidRPr="00370A13">
        <w:rPr>
          <w:szCs w:val="24"/>
        </w:rPr>
        <w:t xml:space="preserve">įgyvendinant Nacionaliniame pažangos plane nustatytus sprendinius ir priemones, suformuoti ilgalaikes </w:t>
      </w:r>
      <w:r>
        <w:rPr>
          <w:szCs w:val="24"/>
        </w:rPr>
        <w:t>s</w:t>
      </w:r>
      <w:r w:rsidRPr="00370A13">
        <w:rPr>
          <w:szCs w:val="24"/>
        </w:rPr>
        <w:t>avivaldybės šilumos ūkio modernizavimo ir plėtros kryptis, siekiant užtikrinti tvarų, saugų, patikimą ir nepertraukiamą šilumos tiekimą vartotojams pagrįstomis būtinosiomis sąnaudomis, neviršijant leidžiamo neigiamo poveikio aplinkai;</w:t>
      </w:r>
      <w:r w:rsidR="00C01EC3">
        <w:rPr>
          <w:szCs w:val="24"/>
        </w:rPr>
        <w:t xml:space="preserve"> </w:t>
      </w:r>
      <w:r w:rsidRPr="00370A13">
        <w:rPr>
          <w:szCs w:val="24"/>
        </w:rPr>
        <w:t>suderinti valstybės, savivaldybės, energetikos įmonių, fizinių ir juridinių asmenų ar jų grupių interesus</w:t>
      </w:r>
      <w:r>
        <w:rPr>
          <w:szCs w:val="24"/>
        </w:rPr>
        <w:t>,</w:t>
      </w:r>
      <w:r w:rsidRPr="00370A13">
        <w:rPr>
          <w:szCs w:val="24"/>
        </w:rPr>
        <w:t xml:space="preserve"> aprūpinant vartotojus šiluma ir energijos ištekliais šilumos gamybai;</w:t>
      </w:r>
      <w:r w:rsidR="00C01EC3">
        <w:rPr>
          <w:szCs w:val="24"/>
        </w:rPr>
        <w:t xml:space="preserve"> </w:t>
      </w:r>
      <w:r w:rsidRPr="00370A13">
        <w:rPr>
          <w:szCs w:val="24"/>
        </w:rPr>
        <w:t>reglamentuoti aprūpinimo šiluma būdus ir (arba) naudotinas kuro bei energijos rūšis šilumos gamybai šilumos vartotojų teritorijose;</w:t>
      </w:r>
      <w:r w:rsidR="00C01EC3">
        <w:rPr>
          <w:szCs w:val="24"/>
        </w:rPr>
        <w:t xml:space="preserve"> </w:t>
      </w:r>
      <w:r w:rsidRPr="00370A13">
        <w:rPr>
          <w:szCs w:val="24"/>
        </w:rPr>
        <w:t>numatyti preliminarias investicijų apimtis, finansavimo poreikį ir finansavimo šaltinius į šilumos ūkio plėtrą ir modernizavimą.</w:t>
      </w:r>
    </w:p>
    <w:p w14:paraId="35E7EFF8" w14:textId="3E41B9E2" w:rsidR="00556A3B" w:rsidRDefault="00556A3B" w:rsidP="00556A3B">
      <w:pPr>
        <w:tabs>
          <w:tab w:val="left" w:pos="709"/>
          <w:tab w:val="left" w:pos="851"/>
        </w:tabs>
        <w:rPr>
          <w:szCs w:val="24"/>
        </w:rPr>
      </w:pPr>
      <w:r>
        <w:rPr>
          <w:szCs w:val="24"/>
        </w:rPr>
        <w:tab/>
      </w:r>
      <w:r w:rsidR="00C01EC3">
        <w:rPr>
          <w:szCs w:val="24"/>
        </w:rPr>
        <w:t xml:space="preserve">   </w:t>
      </w:r>
      <w:r w:rsidRPr="00370A13">
        <w:rPr>
          <w:szCs w:val="24"/>
        </w:rPr>
        <w:t xml:space="preserve">Paskelbti šį sprendimą Rietavo savivaldybės </w:t>
      </w:r>
      <w:r>
        <w:rPr>
          <w:szCs w:val="24"/>
        </w:rPr>
        <w:t>interneto svetainėje</w:t>
      </w:r>
      <w:r w:rsidRPr="00370A13">
        <w:rPr>
          <w:szCs w:val="24"/>
        </w:rPr>
        <w:t xml:space="preserve"> ir Rietavo savivaldybės </w:t>
      </w:r>
      <w:r>
        <w:rPr>
          <w:szCs w:val="24"/>
        </w:rPr>
        <w:t xml:space="preserve">administracijos </w:t>
      </w:r>
      <w:r w:rsidRPr="00370A13">
        <w:rPr>
          <w:szCs w:val="24"/>
        </w:rPr>
        <w:t>seniūnijų skelbimų lentose.</w:t>
      </w:r>
    </w:p>
    <w:p w14:paraId="51B9BCD9" w14:textId="191384D1" w:rsidR="003C6F56" w:rsidRPr="003C6F56" w:rsidRDefault="001E052E" w:rsidP="003C6F56">
      <w:pPr>
        <w:pStyle w:val="Sraopastraipa"/>
        <w:tabs>
          <w:tab w:val="left" w:pos="1134"/>
          <w:tab w:val="left" w:pos="1276"/>
        </w:tabs>
        <w:ind w:left="0" w:firstLine="851"/>
        <w:contextualSpacing/>
        <w:jc w:val="both"/>
      </w:pPr>
      <w:r>
        <w:t xml:space="preserve">   </w:t>
      </w:r>
      <w:r w:rsidR="003C6F56" w:rsidRPr="003C6F56">
        <w:t>Balsuota už pateiktą sprendimo projektą – 17 už.</w:t>
      </w:r>
    </w:p>
    <w:p w14:paraId="5D8EAD71" w14:textId="1CDAF56F" w:rsidR="003C6F56" w:rsidRPr="003C6F56" w:rsidRDefault="003C6F56" w:rsidP="003C6F56">
      <w:pPr>
        <w:pStyle w:val="Pagrindiniotekstotrauka"/>
        <w:tabs>
          <w:tab w:val="left" w:pos="1247"/>
        </w:tabs>
        <w:ind w:firstLine="0"/>
      </w:pPr>
      <w:r w:rsidRPr="003C6F56">
        <w:t xml:space="preserve">                </w:t>
      </w:r>
      <w:r>
        <w:t xml:space="preserve"> </w:t>
      </w:r>
      <w:r w:rsidRPr="003C6F56">
        <w:t>NUSPRĘSTA. Priimti sprendimą (pridedama).</w:t>
      </w:r>
    </w:p>
    <w:p w14:paraId="3E784D08" w14:textId="45A0B55F" w:rsidR="00AE0641" w:rsidRPr="002C3D41" w:rsidRDefault="00AE0641" w:rsidP="003C6F56">
      <w:pPr>
        <w:rPr>
          <w:b/>
          <w:i/>
          <w:iCs/>
        </w:rPr>
      </w:pPr>
    </w:p>
    <w:p w14:paraId="3DEE4D8C" w14:textId="6EA7092C" w:rsidR="00457663" w:rsidRDefault="000476FF" w:rsidP="003D6B60">
      <w:pPr>
        <w:pStyle w:val="Sraopastraipa"/>
        <w:numPr>
          <w:ilvl w:val="0"/>
          <w:numId w:val="13"/>
        </w:numPr>
        <w:tabs>
          <w:tab w:val="left" w:pos="993"/>
          <w:tab w:val="left" w:pos="1134"/>
          <w:tab w:val="left" w:pos="1276"/>
        </w:tabs>
        <w:ind w:left="0" w:firstLine="1134"/>
        <w:contextualSpacing/>
      </w:pPr>
      <w:r>
        <w:t xml:space="preserve">SVARSTYTA. </w:t>
      </w:r>
      <w:r w:rsidR="00C01EC3">
        <w:t>M</w:t>
      </w:r>
      <w:r w:rsidR="00C01EC3">
        <w:rPr>
          <w:color w:val="000000"/>
        </w:rPr>
        <w:t>okymo lėšų skyrimas</w:t>
      </w:r>
      <w:r w:rsidR="00457663">
        <w:t>.</w:t>
      </w:r>
    </w:p>
    <w:p w14:paraId="3C51A3C9" w14:textId="6BCDFD57" w:rsidR="00C01EC3" w:rsidRDefault="00367075" w:rsidP="00C01EC3">
      <w:pPr>
        <w:tabs>
          <w:tab w:val="left" w:pos="9179"/>
        </w:tabs>
        <w:ind w:right="-35" w:firstLine="709"/>
        <w:rPr>
          <w:szCs w:val="24"/>
        </w:rPr>
      </w:pPr>
      <w:r>
        <w:rPr>
          <w:szCs w:val="24"/>
        </w:rPr>
        <w:t xml:space="preserve">       </w:t>
      </w:r>
      <w:r w:rsidR="00C01EC3">
        <w:rPr>
          <w:color w:val="000000"/>
          <w:szCs w:val="24"/>
        </w:rPr>
        <w:t>Švietimo, kultūros ir sporto komiteto pirmininkas Saulius Jonušas</w:t>
      </w:r>
      <w:r w:rsidR="00C01EC3" w:rsidRPr="00367075">
        <w:rPr>
          <w:bCs/>
          <w:szCs w:val="24"/>
        </w:rPr>
        <w:t xml:space="preserve"> </w:t>
      </w:r>
      <w:r w:rsidR="00457663" w:rsidRPr="00367075">
        <w:rPr>
          <w:bCs/>
          <w:szCs w:val="24"/>
        </w:rPr>
        <w:t>teikė sprendimo projektą</w:t>
      </w:r>
      <w:r w:rsidR="00457663" w:rsidRPr="00457663">
        <w:t xml:space="preserve"> – </w:t>
      </w:r>
      <w:r w:rsidR="00C01EC3">
        <w:t>s</w:t>
      </w:r>
      <w:r w:rsidR="00C01EC3" w:rsidRPr="00394976">
        <w:rPr>
          <w:szCs w:val="24"/>
        </w:rPr>
        <w:t>kirti už</w:t>
      </w:r>
      <w:r w:rsidR="00C01EC3">
        <w:rPr>
          <w:szCs w:val="24"/>
        </w:rPr>
        <w:t xml:space="preserve"> 2024 m.</w:t>
      </w:r>
      <w:r w:rsidR="00C01EC3" w:rsidRPr="00394976">
        <w:rPr>
          <w:szCs w:val="24"/>
        </w:rPr>
        <w:t xml:space="preserve"> pagrindinės sesijos valstybinių ir mokyklinių brandos egzaminų vykdymą, mokyklinių brandos egzaminų darbų vertinimą ir apeliacijų nagrinėjimą, pakartotinės sesijos valstybinių ir mokyklinių brandos egzaminų vykdymą, kandidatų darbų vertinimą ir apeliacijų nagrinėjimą</w:t>
      </w:r>
      <w:r w:rsidR="00C01EC3">
        <w:rPr>
          <w:szCs w:val="24"/>
        </w:rPr>
        <w:t>, tarpinių patikrinimų vykdymą</w:t>
      </w:r>
      <w:r w:rsidR="00C01EC3" w:rsidRPr="00394976">
        <w:rPr>
          <w:szCs w:val="24"/>
        </w:rPr>
        <w:t xml:space="preserve"> mokymo lėšų šioms ugdymo įstaigoms:</w:t>
      </w:r>
      <w:r w:rsidR="00C01EC3">
        <w:rPr>
          <w:szCs w:val="24"/>
        </w:rPr>
        <w:t xml:space="preserve"> </w:t>
      </w:r>
      <w:r w:rsidR="00C01EC3" w:rsidRPr="004B63D5">
        <w:rPr>
          <w:szCs w:val="24"/>
        </w:rPr>
        <w:t xml:space="preserve">Rietavo Lauryno Ivinskio gimnazijai – </w:t>
      </w:r>
      <w:r w:rsidR="00C01EC3">
        <w:rPr>
          <w:szCs w:val="24"/>
        </w:rPr>
        <w:t>1,574</w:t>
      </w:r>
      <w:r w:rsidR="00C01EC3" w:rsidRPr="004B63D5">
        <w:rPr>
          <w:szCs w:val="24"/>
        </w:rPr>
        <w:t xml:space="preserve"> tūkst. Eur</w:t>
      </w:r>
      <w:r w:rsidR="00C01EC3">
        <w:rPr>
          <w:szCs w:val="24"/>
        </w:rPr>
        <w:t xml:space="preserve">, </w:t>
      </w:r>
      <w:r w:rsidR="00C01EC3" w:rsidRPr="004B63D5">
        <w:rPr>
          <w:szCs w:val="24"/>
        </w:rPr>
        <w:t>Rietavo sav. Tverų gimnazijai – 0,</w:t>
      </w:r>
      <w:r w:rsidR="00C01EC3">
        <w:rPr>
          <w:szCs w:val="24"/>
        </w:rPr>
        <w:t>511</w:t>
      </w:r>
      <w:r w:rsidR="00C01EC3" w:rsidRPr="004B63D5">
        <w:rPr>
          <w:szCs w:val="24"/>
        </w:rPr>
        <w:t xml:space="preserve"> tūkst. Eur.</w:t>
      </w:r>
    </w:p>
    <w:p w14:paraId="0D633CEC" w14:textId="3C378009" w:rsidR="002E7C6D" w:rsidRPr="003C6F56" w:rsidRDefault="00367075" w:rsidP="003C6F56">
      <w:pPr>
        <w:widowControl w:val="0"/>
        <w:shd w:val="clear" w:color="auto" w:fill="FFFFFF"/>
        <w:tabs>
          <w:tab w:val="left" w:pos="900"/>
          <w:tab w:val="left" w:pos="1056"/>
          <w:tab w:val="left" w:leader="underscore" w:pos="7498"/>
        </w:tabs>
        <w:autoSpaceDE w:val="0"/>
        <w:autoSpaceDN w:val="0"/>
        <w:adjustRightInd w:val="0"/>
        <w:rPr>
          <w:szCs w:val="24"/>
        </w:rPr>
      </w:pPr>
      <w:r>
        <w:rPr>
          <w:szCs w:val="24"/>
        </w:rPr>
        <w:t xml:space="preserve">   </w:t>
      </w:r>
      <w:r w:rsidR="001E052E">
        <w:rPr>
          <w:szCs w:val="24"/>
        </w:rPr>
        <w:t xml:space="preserve"> </w:t>
      </w:r>
      <w:r>
        <w:rPr>
          <w:szCs w:val="24"/>
        </w:rPr>
        <w:t xml:space="preserve">  </w:t>
      </w:r>
      <w:r w:rsidR="00A7135E" w:rsidRPr="00C01EC3">
        <w:rPr>
          <w:b/>
          <w:bCs/>
          <w:i/>
          <w:iCs/>
          <w:color w:val="000000"/>
          <w:szCs w:val="24"/>
          <w:lang w:eastAsia="lt-LT"/>
        </w:rPr>
        <w:t xml:space="preserve"> </w:t>
      </w:r>
      <w:r w:rsidR="002E7C6D" w:rsidRPr="003C6F56">
        <w:rPr>
          <w:szCs w:val="24"/>
        </w:rPr>
        <w:t>Balsuota už pateiktą sprendimo projektą – 1</w:t>
      </w:r>
      <w:r w:rsidR="003C6F56" w:rsidRPr="003C6F56">
        <w:rPr>
          <w:szCs w:val="24"/>
        </w:rPr>
        <w:t>7</w:t>
      </w:r>
      <w:r w:rsidR="002E7C6D" w:rsidRPr="003C6F56">
        <w:rPr>
          <w:szCs w:val="24"/>
        </w:rPr>
        <w:t xml:space="preserve"> už.</w:t>
      </w:r>
    </w:p>
    <w:p w14:paraId="445E638C" w14:textId="5F89CD05" w:rsidR="000476FF" w:rsidRPr="003C6F56" w:rsidRDefault="000476FF" w:rsidP="002E7C6D">
      <w:pPr>
        <w:tabs>
          <w:tab w:val="left" w:pos="1418"/>
          <w:tab w:val="left" w:pos="1560"/>
          <w:tab w:val="left" w:pos="1701"/>
        </w:tabs>
      </w:pPr>
      <w:r w:rsidRPr="003C6F56">
        <w:t xml:space="preserve"> </w:t>
      </w:r>
      <w:r w:rsidR="00457663" w:rsidRPr="003C6F56">
        <w:t xml:space="preserve">  </w:t>
      </w:r>
      <w:r w:rsidRPr="003C6F56">
        <w:t xml:space="preserve">    NUSPRĘSTA. Priimti sprendimą</w:t>
      </w:r>
      <w:r w:rsidR="00AA3D72" w:rsidRPr="003C6F56">
        <w:t xml:space="preserve"> </w:t>
      </w:r>
      <w:r w:rsidRPr="003C6F56">
        <w:t>(pridedama).</w:t>
      </w:r>
    </w:p>
    <w:p w14:paraId="7A778060" w14:textId="741DDCA1" w:rsidR="000476FF" w:rsidRPr="000476FF" w:rsidRDefault="000476FF" w:rsidP="000476FF">
      <w:pPr>
        <w:pStyle w:val="Sraopastraipa"/>
        <w:tabs>
          <w:tab w:val="left" w:pos="993"/>
          <w:tab w:val="left" w:pos="1134"/>
          <w:tab w:val="left" w:pos="1276"/>
        </w:tabs>
        <w:ind w:left="0"/>
        <w:contextualSpacing/>
      </w:pPr>
    </w:p>
    <w:p w14:paraId="42905332" w14:textId="0931DFEF" w:rsidR="000476FF" w:rsidRPr="002C3D41" w:rsidRDefault="000476FF" w:rsidP="003D6B60">
      <w:pPr>
        <w:pStyle w:val="Sraopastraipa"/>
        <w:numPr>
          <w:ilvl w:val="0"/>
          <w:numId w:val="13"/>
        </w:numPr>
        <w:tabs>
          <w:tab w:val="left" w:pos="993"/>
          <w:tab w:val="left" w:pos="1134"/>
          <w:tab w:val="left" w:pos="1276"/>
        </w:tabs>
        <w:ind w:left="0" w:firstLine="1134"/>
        <w:contextualSpacing/>
      </w:pPr>
      <w:r w:rsidRPr="002C3D41">
        <w:t>SVARSTYTA.</w:t>
      </w:r>
      <w:r w:rsidR="007C2807" w:rsidRPr="002C3D41">
        <w:t xml:space="preserve"> </w:t>
      </w:r>
      <w:r w:rsidR="00C01EC3">
        <w:rPr>
          <w:color w:val="000000"/>
        </w:rPr>
        <w:t>Rietavo savivaldybės švietimo įstaigų klasių komplektų ir ugdymo grupių skaičiaus 2024–2025 mokslo metais patikslinim</w:t>
      </w:r>
      <w:r w:rsidR="002C3D41">
        <w:rPr>
          <w:color w:val="000000"/>
        </w:rPr>
        <w:t>as</w:t>
      </w:r>
      <w:r w:rsidRPr="002C3D41">
        <w:t>.</w:t>
      </w:r>
    </w:p>
    <w:p w14:paraId="18E258C9" w14:textId="1FED516C" w:rsidR="00C01EC3" w:rsidRDefault="002C3D41" w:rsidP="00C01EC3">
      <w:pPr>
        <w:tabs>
          <w:tab w:val="left" w:pos="993"/>
        </w:tabs>
        <w:ind w:firstLine="709"/>
      </w:pPr>
      <w:r>
        <w:rPr>
          <w:color w:val="000000"/>
        </w:rPr>
        <w:t xml:space="preserve">      </w:t>
      </w:r>
      <w:r w:rsidR="00C01EC3">
        <w:rPr>
          <w:color w:val="000000"/>
          <w:szCs w:val="24"/>
        </w:rPr>
        <w:t>Švietimo, kultūros ir sporto komiteto pirmininkas Saulius Jonušas</w:t>
      </w:r>
      <w:r w:rsidR="00C01EC3" w:rsidRPr="00367075">
        <w:rPr>
          <w:bCs/>
          <w:szCs w:val="24"/>
        </w:rPr>
        <w:t xml:space="preserve"> </w:t>
      </w:r>
      <w:r w:rsidRPr="00367075">
        <w:rPr>
          <w:bCs/>
          <w:szCs w:val="24"/>
        </w:rPr>
        <w:t>teikė sprendimo projektą</w:t>
      </w:r>
      <w:r w:rsidRPr="00457663">
        <w:t xml:space="preserve"> –</w:t>
      </w:r>
      <w:r>
        <w:t xml:space="preserve"> </w:t>
      </w:r>
      <w:r w:rsidR="00C01EC3">
        <w:t>p</w:t>
      </w:r>
      <w:r w:rsidR="00C01EC3" w:rsidRPr="00776433">
        <w:t>atikslinti Rietavo savivaldybės švietimo įstaigų klasių komplektų ir ugdymo grupių skaiči</w:t>
      </w:r>
      <w:r w:rsidR="00C01EC3">
        <w:t>ų</w:t>
      </w:r>
      <w:r w:rsidR="00C01EC3" w:rsidRPr="00776433">
        <w:t xml:space="preserve"> 2024–2025 mokslo metais (pridedama).</w:t>
      </w:r>
    </w:p>
    <w:p w14:paraId="6A4FB23C" w14:textId="3E32B859" w:rsidR="002C3D41" w:rsidRPr="003C6F56" w:rsidRDefault="002C3D41" w:rsidP="00C01EC3">
      <w:pPr>
        <w:rPr>
          <w:szCs w:val="24"/>
        </w:rPr>
      </w:pPr>
      <w:r w:rsidRPr="00C01EC3">
        <w:rPr>
          <w:b/>
          <w:bCs/>
          <w:i/>
          <w:iCs/>
          <w:szCs w:val="24"/>
        </w:rPr>
        <w:t xml:space="preserve">      </w:t>
      </w:r>
      <w:r w:rsidRPr="003C6F56">
        <w:rPr>
          <w:szCs w:val="24"/>
        </w:rPr>
        <w:t>Balsuota už pateiktą sprendimo projektą – 1</w:t>
      </w:r>
      <w:r w:rsidR="003C6F56" w:rsidRPr="003C6F56">
        <w:rPr>
          <w:szCs w:val="24"/>
        </w:rPr>
        <w:t>7</w:t>
      </w:r>
      <w:r w:rsidRPr="003C6F56">
        <w:rPr>
          <w:szCs w:val="24"/>
        </w:rPr>
        <w:t xml:space="preserve"> už.</w:t>
      </w:r>
    </w:p>
    <w:p w14:paraId="0E758FA7" w14:textId="45D9B021" w:rsidR="002C3D41" w:rsidRPr="003C6F56" w:rsidRDefault="002C3D41" w:rsidP="002C3D41">
      <w:pPr>
        <w:tabs>
          <w:tab w:val="left" w:pos="1418"/>
          <w:tab w:val="left" w:pos="1560"/>
          <w:tab w:val="left" w:pos="1701"/>
        </w:tabs>
      </w:pPr>
      <w:r w:rsidRPr="003C6F56">
        <w:t xml:space="preserve">      NUSPRĘSTA. Priimti sprendimą (pridedama).</w:t>
      </w:r>
    </w:p>
    <w:p w14:paraId="14CFCCFD" w14:textId="77777777" w:rsidR="002C3D41" w:rsidRDefault="002C3D41" w:rsidP="002C3D41">
      <w:pPr>
        <w:pStyle w:val="Sraopastraipa"/>
        <w:tabs>
          <w:tab w:val="left" w:pos="993"/>
          <w:tab w:val="left" w:pos="1134"/>
          <w:tab w:val="left" w:pos="1276"/>
        </w:tabs>
        <w:ind w:left="0" w:firstLine="993"/>
        <w:contextualSpacing/>
      </w:pPr>
    </w:p>
    <w:p w14:paraId="44EF3F0F" w14:textId="526E9FE4" w:rsidR="000476FF" w:rsidRDefault="002C3D41" w:rsidP="00744D8A">
      <w:pPr>
        <w:pStyle w:val="Sraopastraipa"/>
        <w:numPr>
          <w:ilvl w:val="0"/>
          <w:numId w:val="13"/>
        </w:numPr>
        <w:tabs>
          <w:tab w:val="left" w:pos="993"/>
          <w:tab w:val="left" w:pos="1134"/>
          <w:tab w:val="left" w:pos="1276"/>
        </w:tabs>
        <w:ind w:left="0" w:firstLine="1134"/>
        <w:contextualSpacing/>
      </w:pPr>
      <w:r>
        <w:t xml:space="preserve"> </w:t>
      </w:r>
      <w:r w:rsidR="000476FF">
        <w:t>SVARSTYTA.</w:t>
      </w:r>
      <w:r w:rsidR="007C2807">
        <w:t xml:space="preserve"> </w:t>
      </w:r>
      <w:r w:rsidR="00C01EC3">
        <w:t>V</w:t>
      </w:r>
      <w:r w:rsidR="00C01EC3">
        <w:rPr>
          <w:color w:val="000000"/>
        </w:rPr>
        <w:t>idutinės kieto kuro kainos, taikomos kompensacijoms skaičiuoti, patvirtinim</w:t>
      </w:r>
      <w:r w:rsidR="003E1E52">
        <w:rPr>
          <w:color w:val="000000"/>
        </w:rPr>
        <w:t>as</w:t>
      </w:r>
      <w:r w:rsidR="005425C6">
        <w:rPr>
          <w:color w:val="000000"/>
        </w:rPr>
        <w:t>.</w:t>
      </w:r>
    </w:p>
    <w:p w14:paraId="5695FC90" w14:textId="00C62F09" w:rsidR="00C01EC3" w:rsidRDefault="002F000F" w:rsidP="00C01EC3">
      <w:pPr>
        <w:pStyle w:val="Pagrindinistekstas"/>
        <w:ind w:right="-42"/>
        <w:jc w:val="both"/>
        <w:rPr>
          <w:b w:val="0"/>
          <w:sz w:val="24"/>
          <w:szCs w:val="24"/>
        </w:rPr>
      </w:pPr>
      <w:r>
        <w:rPr>
          <w:color w:val="000000"/>
          <w:szCs w:val="24"/>
        </w:rPr>
        <w:t xml:space="preserve">     </w:t>
      </w:r>
      <w:r w:rsidR="00744D8A">
        <w:rPr>
          <w:color w:val="000000"/>
          <w:szCs w:val="24"/>
        </w:rPr>
        <w:t xml:space="preserve"> </w:t>
      </w:r>
      <w:r w:rsidR="00C01EC3">
        <w:rPr>
          <w:color w:val="000000"/>
          <w:szCs w:val="24"/>
        </w:rPr>
        <w:t xml:space="preserve">         </w:t>
      </w:r>
      <w:r w:rsidR="00C01EC3" w:rsidRPr="00C01EC3">
        <w:rPr>
          <w:b w:val="0"/>
          <w:bCs/>
          <w:color w:val="000000"/>
          <w:sz w:val="24"/>
          <w:szCs w:val="24"/>
        </w:rPr>
        <w:t>Sveikatos ir socialinės paramos komiteto pirmininkas Egidijus Gricius</w:t>
      </w:r>
      <w:r w:rsidR="00C01EC3" w:rsidRPr="00C01EC3">
        <w:rPr>
          <w:b w:val="0"/>
          <w:bCs/>
          <w:sz w:val="24"/>
          <w:szCs w:val="24"/>
        </w:rPr>
        <w:t xml:space="preserve"> </w:t>
      </w:r>
      <w:r w:rsidR="000476FF" w:rsidRPr="00C01EC3">
        <w:rPr>
          <w:b w:val="0"/>
          <w:bCs/>
          <w:sz w:val="24"/>
          <w:szCs w:val="24"/>
        </w:rPr>
        <w:t>teikė sprendimo</w:t>
      </w:r>
      <w:r w:rsidR="006E46A3" w:rsidRPr="00C01EC3">
        <w:rPr>
          <w:b w:val="0"/>
          <w:bCs/>
          <w:sz w:val="24"/>
          <w:szCs w:val="24"/>
        </w:rPr>
        <w:t xml:space="preserve"> </w:t>
      </w:r>
      <w:r w:rsidR="000476FF" w:rsidRPr="00C01EC3">
        <w:rPr>
          <w:b w:val="0"/>
          <w:bCs/>
          <w:sz w:val="24"/>
          <w:szCs w:val="24"/>
        </w:rPr>
        <w:t>projektą</w:t>
      </w:r>
      <w:r w:rsidR="000476FF">
        <w:t xml:space="preserve"> – </w:t>
      </w:r>
      <w:r w:rsidR="00C01EC3" w:rsidRPr="00C01EC3">
        <w:rPr>
          <w:b w:val="0"/>
          <w:bCs/>
          <w:sz w:val="24"/>
          <w:szCs w:val="24"/>
        </w:rPr>
        <w:t>p</w:t>
      </w:r>
      <w:r w:rsidR="00C01EC3">
        <w:rPr>
          <w:b w:val="0"/>
          <w:sz w:val="24"/>
          <w:szCs w:val="24"/>
        </w:rPr>
        <w:t>atvirtinti šias vidutines kietojo kuro kainas, taikomas būsto šildymo ir karšto vandens ruošimui kompensacijoms skaičiuoti: mišrių malkų – 45</w:t>
      </w:r>
      <w:r w:rsidR="00C01EC3" w:rsidRPr="00113693">
        <w:rPr>
          <w:b w:val="0"/>
          <w:color w:val="FF0000"/>
          <w:sz w:val="24"/>
          <w:szCs w:val="24"/>
        </w:rPr>
        <w:t xml:space="preserve"> </w:t>
      </w:r>
      <w:r w:rsidR="00C01EC3" w:rsidRPr="00EB1B67">
        <w:rPr>
          <w:b w:val="0"/>
          <w:sz w:val="24"/>
          <w:szCs w:val="24"/>
        </w:rPr>
        <w:t>Eur už m³;</w:t>
      </w:r>
      <w:r w:rsidR="00C01EC3">
        <w:rPr>
          <w:b w:val="0"/>
          <w:sz w:val="24"/>
          <w:szCs w:val="24"/>
        </w:rPr>
        <w:t xml:space="preserve"> medienos briketų – 0,22 Eur už kg; medžio pjuvenų granulių – 0,24 Eur už kg; durpių briketų – 0,18</w:t>
      </w:r>
      <w:r w:rsidR="00C01EC3" w:rsidRPr="00113693">
        <w:rPr>
          <w:b w:val="0"/>
          <w:color w:val="FF0000"/>
          <w:sz w:val="24"/>
          <w:szCs w:val="24"/>
        </w:rPr>
        <w:t xml:space="preserve"> </w:t>
      </w:r>
      <w:r w:rsidR="00C01EC3" w:rsidRPr="00EB1B67">
        <w:rPr>
          <w:b w:val="0"/>
          <w:sz w:val="24"/>
          <w:szCs w:val="24"/>
        </w:rPr>
        <w:t>Eur už kg.</w:t>
      </w:r>
    </w:p>
    <w:p w14:paraId="53071640" w14:textId="7F9915CE" w:rsidR="00C01EC3" w:rsidRDefault="00C01EC3" w:rsidP="00C01EC3">
      <w:pPr>
        <w:pStyle w:val="Pagrindinistekstas"/>
        <w:ind w:right="-42"/>
        <w:jc w:val="both"/>
        <w:rPr>
          <w:b w:val="0"/>
          <w:sz w:val="24"/>
          <w:szCs w:val="24"/>
        </w:rPr>
      </w:pPr>
      <w:r>
        <w:rPr>
          <w:b w:val="0"/>
          <w:sz w:val="24"/>
          <w:szCs w:val="24"/>
        </w:rPr>
        <w:tab/>
        <w:t xml:space="preserve">     Jeigu kompensacija skiriama 1.2., 1.3. ir 1.4. punktuose nurodytoms kuro rūšims asmenys turi pateikti kuro įsigijimą patvirtinančius dokumentus. Neturintiems tokių dokumentų kompensacijoms apskaičiuoti taikoma mišrių malkų kaina.</w:t>
      </w:r>
    </w:p>
    <w:p w14:paraId="51ED6B58" w14:textId="4AC71DE6" w:rsidR="00C01EC3" w:rsidRDefault="00C01EC3" w:rsidP="00C01EC3">
      <w:pPr>
        <w:pStyle w:val="Pagrindinistekstas"/>
        <w:ind w:right="-42"/>
        <w:jc w:val="both"/>
        <w:rPr>
          <w:b w:val="0"/>
          <w:sz w:val="24"/>
          <w:szCs w:val="24"/>
        </w:rPr>
      </w:pPr>
      <w:r>
        <w:rPr>
          <w:b w:val="0"/>
          <w:sz w:val="24"/>
          <w:szCs w:val="24"/>
        </w:rPr>
        <w:tab/>
        <w:t xml:space="preserve">      Pripažinti netekusiu galios Rietavo savivaldybės tarybos 2023 m. rugsėjo 21 d. sprendimą Nr. T1-76 „Dėl vidutinės kieto kuro kainos, taikomos kompensacijoms skaičiuoti, patvirtinimo“.</w:t>
      </w:r>
    </w:p>
    <w:p w14:paraId="45232415" w14:textId="0F9605B0" w:rsidR="001E052E" w:rsidRPr="003C6F56" w:rsidRDefault="001E052E" w:rsidP="00C01EC3">
      <w:pPr>
        <w:tabs>
          <w:tab w:val="left" w:pos="1418"/>
          <w:tab w:val="left" w:pos="1560"/>
        </w:tabs>
        <w:ind w:firstLine="709"/>
        <w:rPr>
          <w:szCs w:val="24"/>
          <w:lang w:eastAsia="lt-LT"/>
        </w:rPr>
      </w:pPr>
      <w:r>
        <w:rPr>
          <w:szCs w:val="24"/>
          <w:lang w:eastAsia="lt-LT"/>
        </w:rPr>
        <w:t xml:space="preserve">       </w:t>
      </w:r>
      <w:r w:rsidRPr="003C6F56">
        <w:rPr>
          <w:szCs w:val="24"/>
          <w:lang w:eastAsia="lt-LT"/>
        </w:rPr>
        <w:t xml:space="preserve">Klausimą teikė Tarybos narys </w:t>
      </w:r>
      <w:r w:rsidR="003C6F56" w:rsidRPr="003C6F56">
        <w:rPr>
          <w:szCs w:val="24"/>
          <w:lang w:eastAsia="lt-LT"/>
        </w:rPr>
        <w:t>Edmundas Žilevičius</w:t>
      </w:r>
      <w:r w:rsidRPr="003C6F56">
        <w:rPr>
          <w:szCs w:val="24"/>
          <w:lang w:eastAsia="lt-LT"/>
        </w:rPr>
        <w:t>.</w:t>
      </w:r>
    </w:p>
    <w:p w14:paraId="4B4E13C8" w14:textId="013F09CB" w:rsidR="000476FF" w:rsidRPr="003C6F56" w:rsidRDefault="00AA3D72" w:rsidP="003E1E52">
      <w:pPr>
        <w:tabs>
          <w:tab w:val="left" w:pos="1418"/>
          <w:tab w:val="left" w:pos="1560"/>
        </w:tabs>
        <w:ind w:firstLine="709"/>
        <w:rPr>
          <w:szCs w:val="24"/>
        </w:rPr>
      </w:pPr>
      <w:r w:rsidRPr="003C6F56">
        <w:rPr>
          <w:color w:val="000000"/>
        </w:rPr>
        <w:t xml:space="preserve">     </w:t>
      </w:r>
      <w:r w:rsidR="001B32E5" w:rsidRPr="003C6F56">
        <w:rPr>
          <w:szCs w:val="24"/>
        </w:rPr>
        <w:t xml:space="preserve"> </w:t>
      </w:r>
      <w:r w:rsidR="00744D8A" w:rsidRPr="003C6F56">
        <w:rPr>
          <w:szCs w:val="24"/>
        </w:rPr>
        <w:t xml:space="preserve"> </w:t>
      </w:r>
      <w:r w:rsidR="000476FF" w:rsidRPr="003C6F56">
        <w:rPr>
          <w:szCs w:val="24"/>
        </w:rPr>
        <w:t>Balsuota už pateiktą sprendimo projektą – 1</w:t>
      </w:r>
      <w:r w:rsidR="003C6F56" w:rsidRPr="003C6F56">
        <w:rPr>
          <w:szCs w:val="24"/>
        </w:rPr>
        <w:t>7</w:t>
      </w:r>
      <w:r w:rsidR="000476FF" w:rsidRPr="003C6F56">
        <w:rPr>
          <w:szCs w:val="24"/>
        </w:rPr>
        <w:t xml:space="preserve"> už</w:t>
      </w:r>
      <w:r w:rsidR="006E24DD" w:rsidRPr="003C6F56">
        <w:rPr>
          <w:szCs w:val="24"/>
        </w:rPr>
        <w:t>.</w:t>
      </w:r>
    </w:p>
    <w:p w14:paraId="0D59CC28" w14:textId="77778B0E" w:rsidR="000476FF" w:rsidRPr="003C6F56" w:rsidRDefault="000476FF" w:rsidP="000476FF">
      <w:pPr>
        <w:pStyle w:val="Pagrindiniotekstotrauka2"/>
        <w:tabs>
          <w:tab w:val="left" w:pos="1276"/>
          <w:tab w:val="center" w:pos="1418"/>
        </w:tabs>
        <w:ind w:firstLine="540"/>
      </w:pPr>
      <w:r w:rsidRPr="003C6F56">
        <w:t xml:space="preserve">   </w:t>
      </w:r>
      <w:r w:rsidR="007C2807" w:rsidRPr="003C6F56">
        <w:t xml:space="preserve"> </w:t>
      </w:r>
      <w:r w:rsidRPr="003C6F56">
        <w:t xml:space="preserve">     </w:t>
      </w:r>
      <w:r w:rsidR="00744D8A" w:rsidRPr="003C6F56">
        <w:t xml:space="preserve"> </w:t>
      </w:r>
      <w:r w:rsidRPr="003C6F56">
        <w:t>NUSPRĘSTA. Priimti sprendimą (pridedama).</w:t>
      </w:r>
    </w:p>
    <w:p w14:paraId="0239BD68" w14:textId="004DA52D" w:rsidR="000476FF" w:rsidRDefault="000476FF" w:rsidP="000476FF">
      <w:pPr>
        <w:pStyle w:val="Sraopastraipa"/>
        <w:tabs>
          <w:tab w:val="left" w:pos="993"/>
          <w:tab w:val="left" w:pos="1134"/>
          <w:tab w:val="left" w:pos="1276"/>
        </w:tabs>
        <w:ind w:left="0"/>
        <w:contextualSpacing/>
      </w:pPr>
    </w:p>
    <w:p w14:paraId="776DB6DE" w14:textId="099FE952" w:rsidR="00947CC9" w:rsidRDefault="00744D8A" w:rsidP="00744D8A">
      <w:pPr>
        <w:pStyle w:val="Sraopastraipa"/>
        <w:numPr>
          <w:ilvl w:val="0"/>
          <w:numId w:val="13"/>
        </w:numPr>
        <w:tabs>
          <w:tab w:val="left" w:pos="993"/>
          <w:tab w:val="left" w:pos="1134"/>
          <w:tab w:val="left" w:pos="1276"/>
        </w:tabs>
        <w:ind w:left="0" w:firstLine="1134"/>
        <w:contextualSpacing/>
      </w:pPr>
      <w:r>
        <w:lastRenderedPageBreak/>
        <w:t xml:space="preserve"> </w:t>
      </w:r>
      <w:r w:rsidR="006D5C0B">
        <w:t xml:space="preserve">SVARSTYTA. </w:t>
      </w:r>
      <w:r w:rsidR="00C01EC3">
        <w:rPr>
          <w:color w:val="000000"/>
        </w:rPr>
        <w:t>Rietavo savivaldybės tarybos 2024 m. birželio 26 d. sprendimo Nr. T1-103 „Dėl Rietavo savivaldybės asmens su negalia gerovės tarybos sudarymo ir jos veiklos nuostatų patvirtinimo“ 1 punkto pakeitimas</w:t>
      </w:r>
      <w:r w:rsidR="003E1E52">
        <w:rPr>
          <w:color w:val="000000"/>
        </w:rPr>
        <w:t>.</w:t>
      </w:r>
    </w:p>
    <w:p w14:paraId="217A27B5" w14:textId="00978952" w:rsidR="003E1E52" w:rsidRPr="003C6F56" w:rsidRDefault="005425C6" w:rsidP="003C6F56">
      <w:pPr>
        <w:tabs>
          <w:tab w:val="left" w:pos="709"/>
        </w:tabs>
        <w:rPr>
          <w:bCs/>
          <w:lang w:eastAsia="lt-LT"/>
        </w:rPr>
      </w:pPr>
      <w:r>
        <w:t xml:space="preserve">       </w:t>
      </w:r>
      <w:r w:rsidR="00C01EC3">
        <w:rPr>
          <w:color w:val="000000"/>
          <w:szCs w:val="24"/>
        </w:rPr>
        <w:t>Sveikatos ir socialinės paramos komiteto pirmininkas Egidijus Gricius</w:t>
      </w:r>
      <w:r w:rsidR="00C01EC3" w:rsidRPr="006E46A3">
        <w:rPr>
          <w:bCs/>
          <w:szCs w:val="24"/>
        </w:rPr>
        <w:t xml:space="preserve"> </w:t>
      </w:r>
      <w:r w:rsidR="006D5C0B" w:rsidRPr="006E46A3">
        <w:rPr>
          <w:bCs/>
          <w:szCs w:val="24"/>
        </w:rPr>
        <w:t>teikė sprendimo projektą</w:t>
      </w:r>
      <w:r w:rsidR="006D5C0B">
        <w:t xml:space="preserve"> – </w:t>
      </w:r>
      <w:r w:rsidR="00C01EC3">
        <w:t>p</w:t>
      </w:r>
      <w:r w:rsidR="00C01EC3">
        <w:rPr>
          <w:bCs/>
          <w:lang w:eastAsia="lt-LT"/>
        </w:rPr>
        <w:t xml:space="preserve">akeisti </w:t>
      </w:r>
      <w:r w:rsidR="00C01EC3" w:rsidRPr="00EF7F04">
        <w:rPr>
          <w:bCs/>
          <w:lang w:eastAsia="lt-LT"/>
        </w:rPr>
        <w:t>Rietavo savivaldybės</w:t>
      </w:r>
      <w:r w:rsidR="00C01EC3">
        <w:rPr>
          <w:bCs/>
          <w:lang w:eastAsia="lt-LT"/>
        </w:rPr>
        <w:t xml:space="preserve"> tarybos 2024 m. birželio 26 d. sprendimo Nr. T1-103 ,,Dėl Rietavo savivaldybės</w:t>
      </w:r>
      <w:r w:rsidR="00C01EC3" w:rsidRPr="00EF7F04">
        <w:rPr>
          <w:bCs/>
          <w:lang w:eastAsia="lt-LT"/>
        </w:rPr>
        <w:t xml:space="preserve"> asmens su negalia gerovės taryb</w:t>
      </w:r>
      <w:r w:rsidR="00C01EC3">
        <w:rPr>
          <w:bCs/>
          <w:lang w:eastAsia="lt-LT"/>
        </w:rPr>
        <w:t xml:space="preserve">os sudarymo ir jos veiklos nuostatų patvirtinimo“ 1 punktą: vietoje „Aistė Puidokaitė – Rietavo savivaldybės administracijos vyriausioji specialistė (tarpinstitucinio bendradarbiavimo koordinatorė)“ įrašyti „Violeta Kazlauskienė – atvejo vadybininkė su psichikos ir (ar) intelekto negalią turinčiais asmenimis“. </w:t>
      </w:r>
    </w:p>
    <w:p w14:paraId="751C7120" w14:textId="37B8B24A" w:rsidR="006D5C0B" w:rsidRPr="003C6F56" w:rsidRDefault="003E1E52" w:rsidP="003E1E52">
      <w:pPr>
        <w:tabs>
          <w:tab w:val="left" w:pos="993"/>
        </w:tabs>
        <w:rPr>
          <w:szCs w:val="24"/>
        </w:rPr>
      </w:pPr>
      <w:r w:rsidRPr="00C01EC3">
        <w:rPr>
          <w:b/>
          <w:bCs/>
          <w:i/>
          <w:iCs/>
          <w:szCs w:val="24"/>
        </w:rPr>
        <w:t xml:space="preserve">       </w:t>
      </w:r>
      <w:r w:rsidR="005425C6" w:rsidRPr="00C01EC3">
        <w:rPr>
          <w:b/>
          <w:bCs/>
          <w:i/>
          <w:iCs/>
          <w:szCs w:val="24"/>
        </w:rPr>
        <w:t xml:space="preserve"> </w:t>
      </w:r>
      <w:r w:rsidR="006D5C0B" w:rsidRPr="003C6F56">
        <w:rPr>
          <w:szCs w:val="24"/>
        </w:rPr>
        <w:t>Balsuota už sprendimo projektą – 1</w:t>
      </w:r>
      <w:r w:rsidR="003C6F56" w:rsidRPr="003C6F56">
        <w:rPr>
          <w:szCs w:val="24"/>
        </w:rPr>
        <w:t>7</w:t>
      </w:r>
      <w:r w:rsidR="006D5C0B" w:rsidRPr="003C6F56">
        <w:rPr>
          <w:szCs w:val="24"/>
        </w:rPr>
        <w:t xml:space="preserve"> už.</w:t>
      </w:r>
    </w:p>
    <w:p w14:paraId="5F2CD7ED" w14:textId="4951B555" w:rsidR="006D5C0B" w:rsidRPr="003C6F56" w:rsidRDefault="006D5C0B" w:rsidP="006D5C0B">
      <w:pPr>
        <w:pStyle w:val="Pagrindiniotekstotrauka2"/>
        <w:tabs>
          <w:tab w:val="left" w:pos="1276"/>
          <w:tab w:val="center" w:pos="1418"/>
        </w:tabs>
        <w:ind w:firstLine="540"/>
      </w:pPr>
      <w:r w:rsidRPr="003C6F56">
        <w:t xml:space="preserve">      </w:t>
      </w:r>
      <w:r w:rsidR="005425C6" w:rsidRPr="003C6F56">
        <w:t xml:space="preserve">   </w:t>
      </w:r>
      <w:r w:rsidRPr="003C6F56">
        <w:t xml:space="preserve">  NUSPRĘSTA. Priimti sprendimą (pridedama).</w:t>
      </w:r>
    </w:p>
    <w:p w14:paraId="6495107B" w14:textId="6875A31B" w:rsidR="006D5C0B" w:rsidRDefault="006D5C0B" w:rsidP="006D5C0B">
      <w:pPr>
        <w:pStyle w:val="Sraopastraipa"/>
        <w:tabs>
          <w:tab w:val="left" w:pos="993"/>
          <w:tab w:val="left" w:pos="1134"/>
          <w:tab w:val="left" w:pos="1276"/>
        </w:tabs>
        <w:ind w:left="0" w:firstLine="993"/>
        <w:contextualSpacing/>
      </w:pPr>
    </w:p>
    <w:p w14:paraId="572C5813" w14:textId="64128F93" w:rsidR="006D5C0B" w:rsidRDefault="005425C6" w:rsidP="005425C6">
      <w:pPr>
        <w:pStyle w:val="Sraopastraipa"/>
        <w:numPr>
          <w:ilvl w:val="0"/>
          <w:numId w:val="13"/>
        </w:numPr>
        <w:tabs>
          <w:tab w:val="left" w:pos="993"/>
          <w:tab w:val="left" w:pos="1134"/>
          <w:tab w:val="left" w:pos="1276"/>
        </w:tabs>
        <w:ind w:left="0" w:firstLine="1134"/>
        <w:contextualSpacing/>
      </w:pPr>
      <w:r>
        <w:t xml:space="preserve"> </w:t>
      </w:r>
      <w:r w:rsidR="006D5C0B">
        <w:t xml:space="preserve">SVARSTYTA. </w:t>
      </w:r>
      <w:r w:rsidR="00EE793A">
        <w:rPr>
          <w:color w:val="000000"/>
        </w:rPr>
        <w:t>Rietavo savivaldybės tarybos 2023 m. spalio 20 d. sprendimo Nr. T1-101 „Dėl Rietavo savivaldybės neveiksnių asmenų būklės peržiūrėjimo komisijos sudarymo ir jos nuostatų patvirtinimo“ 1 punkto pakeitim</w:t>
      </w:r>
      <w:r w:rsidR="003E1E52">
        <w:rPr>
          <w:color w:val="000000"/>
        </w:rPr>
        <w:t>as</w:t>
      </w:r>
      <w:r w:rsidR="008337A7" w:rsidRPr="00786125">
        <w:t>.</w:t>
      </w:r>
    </w:p>
    <w:p w14:paraId="292E77C4" w14:textId="39AC2533" w:rsidR="00EE793A" w:rsidRPr="00E074DA" w:rsidRDefault="001B32E5" w:rsidP="00EE793A">
      <w:pPr>
        <w:ind w:firstLine="567"/>
        <w:rPr>
          <w:color w:val="000000"/>
          <w:szCs w:val="24"/>
        </w:rPr>
      </w:pPr>
      <w:r>
        <w:rPr>
          <w:szCs w:val="24"/>
        </w:rPr>
        <w:t xml:space="preserve">     </w:t>
      </w:r>
      <w:r w:rsidR="005425C6">
        <w:rPr>
          <w:szCs w:val="24"/>
        </w:rPr>
        <w:t xml:space="preserve">  </w:t>
      </w:r>
      <w:r w:rsidR="00EE793A">
        <w:rPr>
          <w:color w:val="000000"/>
          <w:szCs w:val="24"/>
        </w:rPr>
        <w:t>Sveikatos ir socialinės paramos komiteto pirmininkas Egidijus Gricius</w:t>
      </w:r>
      <w:r w:rsidR="00EE793A">
        <w:t xml:space="preserve"> </w:t>
      </w:r>
      <w:r w:rsidR="00622CB4">
        <w:t xml:space="preserve">teikė sprendimo projektą – </w:t>
      </w:r>
      <w:r w:rsidR="00EE793A">
        <w:t>p</w:t>
      </w:r>
      <w:r w:rsidR="00EE793A">
        <w:rPr>
          <w:szCs w:val="24"/>
        </w:rPr>
        <w:t>akeisti Rietavo savivaldybės tarybos 2023 m. spalio 20 d. sprendimo Nr. T1-101 „Dėl Rietavo savivaldybės neveiksnių asmenų būklės peržiūrėjimo komisijos sudarymo ir jos veiklos nuostatų patvirtinimo“ 1 punktą: vietoje „Ieva Varpiotienė – Savivaldybės administracijos Dokumentų valdymo ir teisės skyriaus vyriausioji specialistė (teisininkė)“ įrašyti „Andrej Pavlovskij – Savivaldybės administracijos Dokumentų valdymo ir teisės skyriaus vyriausiasis specialistas (teisininkas).“</w:t>
      </w:r>
    </w:p>
    <w:p w14:paraId="3335A253" w14:textId="49233961" w:rsidR="006D5C0B" w:rsidRPr="003C6F56" w:rsidRDefault="000A6314" w:rsidP="003E1E52">
      <w:pPr>
        <w:ind w:firstLine="709"/>
        <w:rPr>
          <w:szCs w:val="24"/>
        </w:rPr>
      </w:pPr>
      <w:r>
        <w:t xml:space="preserve">     </w:t>
      </w:r>
      <w:r w:rsidR="00166926">
        <w:t xml:space="preserve"> </w:t>
      </w:r>
      <w:r w:rsidR="005425C6">
        <w:t xml:space="preserve"> </w:t>
      </w:r>
      <w:r w:rsidR="00A7135E" w:rsidRPr="005425C6">
        <w:rPr>
          <w:b/>
          <w:bCs/>
          <w:i/>
          <w:iCs/>
          <w:szCs w:val="24"/>
        </w:rPr>
        <w:t xml:space="preserve"> </w:t>
      </w:r>
      <w:r w:rsidR="006D5C0B" w:rsidRPr="003C6F56">
        <w:rPr>
          <w:szCs w:val="24"/>
        </w:rPr>
        <w:t xml:space="preserve">Balsuota už pateiktą sprendimo projektą – </w:t>
      </w:r>
      <w:r w:rsidR="00935147" w:rsidRPr="003C6F56">
        <w:rPr>
          <w:szCs w:val="24"/>
        </w:rPr>
        <w:t>1</w:t>
      </w:r>
      <w:r w:rsidR="003C6F56">
        <w:rPr>
          <w:szCs w:val="24"/>
        </w:rPr>
        <w:t>7</w:t>
      </w:r>
      <w:r w:rsidR="006D5C0B" w:rsidRPr="003C6F56">
        <w:rPr>
          <w:szCs w:val="24"/>
        </w:rPr>
        <w:t xml:space="preserve"> už</w:t>
      </w:r>
      <w:r w:rsidR="00CF6EC2" w:rsidRPr="003C6F56">
        <w:rPr>
          <w:szCs w:val="24"/>
        </w:rPr>
        <w:t xml:space="preserve">. </w:t>
      </w:r>
    </w:p>
    <w:p w14:paraId="2BA10B1E" w14:textId="6289B64E" w:rsidR="006D5C0B" w:rsidRPr="003C6F56" w:rsidRDefault="006D5C0B" w:rsidP="006D5C0B">
      <w:pPr>
        <w:pStyle w:val="Pagrindiniotekstotrauka2"/>
        <w:tabs>
          <w:tab w:val="left" w:pos="1276"/>
          <w:tab w:val="center" w:pos="1418"/>
        </w:tabs>
        <w:ind w:firstLine="540"/>
      </w:pPr>
      <w:r w:rsidRPr="003C6F56">
        <w:t xml:space="preserve">      </w:t>
      </w:r>
      <w:r w:rsidR="00C1343F" w:rsidRPr="003C6F56">
        <w:t xml:space="preserve"> </w:t>
      </w:r>
      <w:r w:rsidR="00166926" w:rsidRPr="003C6F56">
        <w:t xml:space="preserve">   </w:t>
      </w:r>
      <w:r w:rsidR="00A7135E" w:rsidRPr="003C6F56">
        <w:t xml:space="preserve"> </w:t>
      </w:r>
      <w:r w:rsidRPr="003C6F56">
        <w:t>NUSPRĘSTA. Priimti sprendimą (pridedama).</w:t>
      </w:r>
    </w:p>
    <w:p w14:paraId="0B05EF0E" w14:textId="77777777" w:rsidR="00EC13CD" w:rsidRDefault="00EC13CD" w:rsidP="006D5C0B">
      <w:pPr>
        <w:pStyle w:val="Sraopastraipa"/>
        <w:tabs>
          <w:tab w:val="left" w:pos="993"/>
          <w:tab w:val="left" w:pos="1134"/>
          <w:tab w:val="left" w:pos="1276"/>
        </w:tabs>
        <w:ind w:left="0" w:firstLine="993"/>
        <w:contextualSpacing/>
      </w:pPr>
    </w:p>
    <w:p w14:paraId="4AAFC7C4" w14:textId="1510C489" w:rsidR="007C2807" w:rsidRDefault="003E1E52" w:rsidP="003E1E52">
      <w:pPr>
        <w:pStyle w:val="Sraopastraipa"/>
        <w:numPr>
          <w:ilvl w:val="0"/>
          <w:numId w:val="13"/>
        </w:numPr>
        <w:tabs>
          <w:tab w:val="left" w:pos="993"/>
          <w:tab w:val="left" w:pos="1134"/>
          <w:tab w:val="left" w:pos="1276"/>
        </w:tabs>
        <w:ind w:left="0" w:firstLine="1134"/>
        <w:contextualSpacing/>
      </w:pPr>
      <w:r>
        <w:t xml:space="preserve"> </w:t>
      </w:r>
      <w:r w:rsidR="006D5C0B">
        <w:t xml:space="preserve">SVARSTYTA. </w:t>
      </w:r>
      <w:r w:rsidR="00EE793A">
        <w:rPr>
          <w:color w:val="000000"/>
        </w:rPr>
        <w:t>Rietavo savivaldybės tarybos 2023 m. birželio 8 d. sprendimo Nr. T1-34 „Dėl Socialinės paramos skyrimo komisijos sudarymo ir veiklos nuostatų patvirtinimo“ 1 punkto pakeitim</w:t>
      </w:r>
      <w:r>
        <w:rPr>
          <w:color w:val="000000"/>
        </w:rPr>
        <w:t>as</w:t>
      </w:r>
      <w:r w:rsidR="001B32E5">
        <w:t>.</w:t>
      </w:r>
    </w:p>
    <w:p w14:paraId="53241038" w14:textId="77777777" w:rsidR="00EE793A" w:rsidRPr="009328BC" w:rsidRDefault="000B14BA" w:rsidP="00EE793A">
      <w:pPr>
        <w:rPr>
          <w:color w:val="000000"/>
          <w:szCs w:val="24"/>
          <w:lang w:eastAsia="lt-LT"/>
        </w:rPr>
      </w:pPr>
      <w:r>
        <w:t xml:space="preserve">    </w:t>
      </w:r>
      <w:r w:rsidR="001B32E5" w:rsidRPr="00114B03">
        <w:t xml:space="preserve"> </w:t>
      </w:r>
      <w:r w:rsidR="003E1E52">
        <w:t xml:space="preserve">  </w:t>
      </w:r>
      <w:r w:rsidR="00EE793A">
        <w:rPr>
          <w:color w:val="000000"/>
          <w:szCs w:val="24"/>
        </w:rPr>
        <w:t>Sveikatos ir socialinės paramos komiteto pirmininkas Egidijus Gricius</w:t>
      </w:r>
      <w:r w:rsidR="009D1FF0" w:rsidRPr="00114B03">
        <w:t xml:space="preserve"> </w:t>
      </w:r>
      <w:r w:rsidR="00D10486" w:rsidRPr="00114B03">
        <w:t xml:space="preserve">teikė sprendimo projektą – </w:t>
      </w:r>
      <w:r w:rsidR="00EE793A" w:rsidRPr="009328BC">
        <w:rPr>
          <w:color w:val="000000"/>
          <w:szCs w:val="24"/>
          <w:lang w:eastAsia="lt-LT"/>
        </w:rPr>
        <w:t>Pakeisti Rietavo savivaldybės tarybos 2023 m. birželio 8 d. sprendimo Nr. T1-34</w:t>
      </w:r>
      <w:r w:rsidR="00EE793A">
        <w:rPr>
          <w:color w:val="000000"/>
          <w:szCs w:val="24"/>
          <w:lang w:eastAsia="lt-LT"/>
        </w:rPr>
        <w:t xml:space="preserve"> </w:t>
      </w:r>
      <w:r w:rsidR="00EE793A" w:rsidRPr="009328BC">
        <w:rPr>
          <w:color w:val="000000"/>
          <w:szCs w:val="24"/>
          <w:lang w:eastAsia="lt-LT"/>
        </w:rPr>
        <w:t xml:space="preserve"> ,,Dėl</w:t>
      </w:r>
      <w:r w:rsidR="00EE793A">
        <w:rPr>
          <w:color w:val="000000"/>
          <w:szCs w:val="24"/>
          <w:lang w:eastAsia="lt-LT"/>
        </w:rPr>
        <w:t xml:space="preserve"> </w:t>
      </w:r>
    </w:p>
    <w:p w14:paraId="298F24E3" w14:textId="77777777" w:rsidR="00EE793A" w:rsidRPr="001C7AEB" w:rsidRDefault="00EE793A" w:rsidP="00EE793A">
      <w:pPr>
        <w:ind w:firstLine="0"/>
        <w:rPr>
          <w:b/>
          <w:bCs/>
          <w:strike/>
          <w:color w:val="000000"/>
          <w:szCs w:val="24"/>
          <w:lang w:eastAsia="lt-LT"/>
        </w:rPr>
      </w:pPr>
      <w:r w:rsidRPr="001B547C">
        <w:rPr>
          <w:color w:val="000000"/>
          <w:szCs w:val="24"/>
          <w:lang w:eastAsia="lt-LT"/>
        </w:rPr>
        <w:t>socialinės paramos skyrimo komisijos sudarymo ir veiklos nuostatų patvirtinimo“ 1 punktą</w:t>
      </w:r>
      <w:r>
        <w:rPr>
          <w:color w:val="000000"/>
          <w:szCs w:val="24"/>
          <w:lang w:eastAsia="lt-LT"/>
        </w:rPr>
        <w:t xml:space="preserve">: vietoje </w:t>
      </w:r>
      <w:r w:rsidRPr="004B2FD1">
        <w:rPr>
          <w:color w:val="000000"/>
          <w:szCs w:val="24"/>
          <w:lang w:eastAsia="lt-LT"/>
        </w:rPr>
        <w:t>,,Aistė Puidokaitė – Savivaldybės administracijos vyr. specialistė (tarpinstitucinio bendradarbiavimo koordinatorė)</w:t>
      </w:r>
      <w:r>
        <w:rPr>
          <w:color w:val="000000"/>
          <w:szCs w:val="24"/>
          <w:lang w:eastAsia="lt-LT"/>
        </w:rPr>
        <w:t>“ įrašyti ,,</w:t>
      </w:r>
      <w:r w:rsidRPr="004B2FD1">
        <w:rPr>
          <w:color w:val="000000"/>
          <w:szCs w:val="24"/>
          <w:lang w:eastAsia="lt-LT"/>
        </w:rPr>
        <w:t>Birutė Kukanauskienė – Savivaldybės administracijos vyresnioji specialistė  (asmenų su negalia reikalų koordinatorė)</w:t>
      </w:r>
      <w:r>
        <w:rPr>
          <w:color w:val="000000"/>
          <w:szCs w:val="24"/>
          <w:lang w:eastAsia="lt-LT"/>
        </w:rPr>
        <w:t>“ ir vietoje ,,</w:t>
      </w:r>
      <w:r w:rsidRPr="004B2FD1">
        <w:rPr>
          <w:color w:val="000000"/>
          <w:szCs w:val="24"/>
          <w:lang w:eastAsia="lt-LT"/>
        </w:rPr>
        <w:t xml:space="preserve">Kristina </w:t>
      </w:r>
      <w:proofErr w:type="spellStart"/>
      <w:r w:rsidRPr="004B2FD1">
        <w:rPr>
          <w:color w:val="000000"/>
          <w:szCs w:val="24"/>
          <w:lang w:eastAsia="lt-LT"/>
        </w:rPr>
        <w:t>Pužauskienė</w:t>
      </w:r>
      <w:proofErr w:type="spellEnd"/>
      <w:r w:rsidRPr="004B2FD1">
        <w:rPr>
          <w:color w:val="000000"/>
          <w:szCs w:val="24"/>
          <w:lang w:eastAsia="lt-LT"/>
        </w:rPr>
        <w:t xml:space="preserve"> – Savivaldybės administracijos Finansų skyriaus vedėja</w:t>
      </w:r>
      <w:r>
        <w:rPr>
          <w:color w:val="000000"/>
          <w:szCs w:val="24"/>
          <w:lang w:eastAsia="lt-LT"/>
        </w:rPr>
        <w:t>“ įrašyti ,,</w:t>
      </w:r>
      <w:r w:rsidRPr="004B2FD1">
        <w:rPr>
          <w:color w:val="000000"/>
          <w:szCs w:val="24"/>
          <w:lang w:eastAsia="lt-LT"/>
        </w:rPr>
        <w:t xml:space="preserve">Jūratė </w:t>
      </w:r>
      <w:proofErr w:type="spellStart"/>
      <w:r w:rsidRPr="004B2FD1">
        <w:rPr>
          <w:color w:val="000000"/>
          <w:szCs w:val="24"/>
          <w:lang w:eastAsia="lt-LT"/>
        </w:rPr>
        <w:t>Rubienė</w:t>
      </w:r>
      <w:proofErr w:type="spellEnd"/>
      <w:r>
        <w:rPr>
          <w:color w:val="000000"/>
          <w:szCs w:val="24"/>
          <w:lang w:eastAsia="lt-LT"/>
        </w:rPr>
        <w:t xml:space="preserve"> – </w:t>
      </w:r>
      <w:r w:rsidRPr="004B2FD1">
        <w:rPr>
          <w:color w:val="000000"/>
          <w:szCs w:val="24"/>
          <w:lang w:eastAsia="lt-LT"/>
        </w:rPr>
        <w:t>Savivaldybės administracijos Finansų skyriaus vedėja</w:t>
      </w:r>
      <w:r>
        <w:rPr>
          <w:color w:val="000000"/>
          <w:szCs w:val="24"/>
          <w:lang w:eastAsia="lt-LT"/>
        </w:rPr>
        <w:t>.“</w:t>
      </w:r>
    </w:p>
    <w:p w14:paraId="3954B4A4" w14:textId="25D50B63" w:rsidR="00D10486" w:rsidRPr="003C6F56" w:rsidRDefault="003E1E52" w:rsidP="003E1E52">
      <w:pPr>
        <w:ind w:firstLine="709"/>
        <w:rPr>
          <w:szCs w:val="24"/>
        </w:rPr>
      </w:pPr>
      <w:r>
        <w:t xml:space="preserve"> </w:t>
      </w:r>
      <w:r w:rsidR="000A6314">
        <w:t xml:space="preserve">   </w:t>
      </w:r>
      <w:r w:rsidR="001B32E5" w:rsidRPr="005425C6">
        <w:rPr>
          <w:b/>
          <w:bCs/>
          <w:i/>
          <w:iCs/>
          <w:szCs w:val="24"/>
        </w:rPr>
        <w:t xml:space="preserve"> </w:t>
      </w:r>
      <w:r w:rsidR="00A7135E" w:rsidRPr="003C6F56">
        <w:rPr>
          <w:szCs w:val="24"/>
        </w:rPr>
        <w:t>Balsuota už pateiktą sprendimo projektą – 1</w:t>
      </w:r>
      <w:r w:rsidR="003C6F56" w:rsidRPr="003C6F56">
        <w:rPr>
          <w:szCs w:val="24"/>
        </w:rPr>
        <w:t>7</w:t>
      </w:r>
      <w:r w:rsidR="00A7135E" w:rsidRPr="003C6F56">
        <w:rPr>
          <w:szCs w:val="24"/>
        </w:rPr>
        <w:t xml:space="preserve"> už.</w:t>
      </w:r>
    </w:p>
    <w:p w14:paraId="01A2B938" w14:textId="6ED2495D" w:rsidR="00D10486" w:rsidRPr="003C6F56" w:rsidRDefault="00D10486" w:rsidP="00D10486">
      <w:pPr>
        <w:pStyle w:val="Pagrindiniotekstotrauka2"/>
        <w:tabs>
          <w:tab w:val="left" w:pos="1276"/>
          <w:tab w:val="center" w:pos="1418"/>
        </w:tabs>
        <w:ind w:firstLine="540"/>
      </w:pPr>
      <w:r w:rsidRPr="003C6F56">
        <w:t xml:space="preserve">     </w:t>
      </w:r>
      <w:r w:rsidR="000D5D2C" w:rsidRPr="003C6F56">
        <w:t xml:space="preserve"> </w:t>
      </w:r>
      <w:r w:rsidR="003C6F56">
        <w:t xml:space="preserve"> </w:t>
      </w:r>
      <w:r w:rsidR="000D5D2C" w:rsidRPr="003C6F56">
        <w:t xml:space="preserve"> </w:t>
      </w:r>
      <w:r w:rsidRPr="003C6F56">
        <w:t>NUSPRĘSTA. Priimti sprendimą (pridedama).</w:t>
      </w:r>
    </w:p>
    <w:p w14:paraId="05F5F9C3" w14:textId="5065BB18" w:rsidR="006D5C0B" w:rsidRDefault="006D5C0B" w:rsidP="006D5C0B">
      <w:pPr>
        <w:pStyle w:val="Sraopastraipa"/>
        <w:tabs>
          <w:tab w:val="left" w:pos="993"/>
          <w:tab w:val="left" w:pos="1134"/>
          <w:tab w:val="left" w:pos="1276"/>
        </w:tabs>
        <w:ind w:left="993"/>
        <w:contextualSpacing/>
      </w:pPr>
    </w:p>
    <w:p w14:paraId="7BE0E1E4" w14:textId="5A4B5781" w:rsidR="007C2807" w:rsidRDefault="007C2807" w:rsidP="00EE793A">
      <w:pPr>
        <w:pStyle w:val="Sraopastraipa"/>
        <w:numPr>
          <w:ilvl w:val="0"/>
          <w:numId w:val="13"/>
        </w:numPr>
        <w:tabs>
          <w:tab w:val="left" w:pos="993"/>
          <w:tab w:val="left" w:pos="1134"/>
          <w:tab w:val="left" w:pos="1276"/>
          <w:tab w:val="center" w:pos="1418"/>
        </w:tabs>
        <w:ind w:left="0" w:firstLine="993"/>
        <w:contextualSpacing/>
      </w:pPr>
      <w:r>
        <w:t xml:space="preserve">SVARSTYTA. </w:t>
      </w:r>
      <w:r w:rsidR="00EE793A">
        <w:rPr>
          <w:color w:val="000000"/>
        </w:rPr>
        <w:t>Rietavo savivaldybės tarybos 2022 m. balandžio 28 d. sprendimo Nr. T1-76 „Dėl Rietavo savivaldybės parduodamų būstų ir pagalbinio ūkio paskirties pastatų sąrašo patvirtinimo“ pakeitimas</w:t>
      </w:r>
      <w:r w:rsidR="0041000C">
        <w:t>.</w:t>
      </w:r>
    </w:p>
    <w:p w14:paraId="2BAA9303" w14:textId="36BD0E32" w:rsidR="00EE793A" w:rsidRPr="0004182E" w:rsidRDefault="007C2807" w:rsidP="00EE793A">
      <w:pPr>
        <w:ind w:firstLine="709"/>
        <w:rPr>
          <w:lang w:bidi="he-IL"/>
        </w:rPr>
      </w:pPr>
      <w:r>
        <w:rPr>
          <w:szCs w:val="24"/>
        </w:rPr>
        <w:t xml:space="preserve">   </w:t>
      </w:r>
      <w:r w:rsidR="000B14BA">
        <w:rPr>
          <w:szCs w:val="24"/>
        </w:rPr>
        <w:t xml:space="preserve"> </w:t>
      </w:r>
      <w:r w:rsidR="00EE793A">
        <w:rPr>
          <w:szCs w:val="24"/>
        </w:rPr>
        <w:t xml:space="preserve"> </w:t>
      </w:r>
      <w:r w:rsidR="00EE793A">
        <w:rPr>
          <w:color w:val="000000"/>
          <w:szCs w:val="24"/>
        </w:rPr>
        <w:t>Ūkio plėtros ir ekologijos komiteto pirmininkas Albinas Maslauskas</w:t>
      </w:r>
      <w:r w:rsidR="00EE793A">
        <w:t xml:space="preserve"> </w:t>
      </w:r>
      <w:r>
        <w:t>teikė sprendimo projektą –</w:t>
      </w:r>
      <w:r w:rsidR="0041000C">
        <w:t xml:space="preserve"> </w:t>
      </w:r>
      <w:r w:rsidR="00EE793A">
        <w:t>p</w:t>
      </w:r>
      <w:r w:rsidR="00EE793A" w:rsidRPr="0004182E">
        <w:rPr>
          <w:lang w:bidi="he-IL"/>
        </w:rPr>
        <w:t xml:space="preserve">akeisti </w:t>
      </w:r>
      <w:r w:rsidR="00EE793A">
        <w:rPr>
          <w:lang w:bidi="he-IL"/>
        </w:rPr>
        <w:t>p</w:t>
      </w:r>
      <w:r w:rsidR="00EE793A" w:rsidRPr="0004182E">
        <w:rPr>
          <w:lang w:bidi="he-IL"/>
        </w:rPr>
        <w:t>arduodamų</w:t>
      </w:r>
      <w:r w:rsidR="00EE793A">
        <w:rPr>
          <w:lang w:bidi="he-IL"/>
        </w:rPr>
        <w:t xml:space="preserve"> Rietavo</w:t>
      </w:r>
      <w:r w:rsidR="00EE793A" w:rsidRPr="0004182E">
        <w:rPr>
          <w:lang w:bidi="he-IL"/>
        </w:rPr>
        <w:t xml:space="preserve"> savivaldybės būstų ir pagalbinio ūkio paskirties pastatų sąrašą (toliau – Sąrašas), patvirtintą</w:t>
      </w:r>
      <w:r w:rsidR="00EE793A">
        <w:rPr>
          <w:lang w:bidi="he-IL"/>
        </w:rPr>
        <w:t xml:space="preserve"> Rietavo</w:t>
      </w:r>
      <w:r w:rsidR="00EE793A" w:rsidRPr="0004182E">
        <w:rPr>
          <w:lang w:bidi="he-IL"/>
        </w:rPr>
        <w:t xml:space="preserve"> savivaldybės tarybos 202</w:t>
      </w:r>
      <w:r w:rsidR="00EE793A">
        <w:rPr>
          <w:lang w:bidi="he-IL"/>
        </w:rPr>
        <w:t>2</w:t>
      </w:r>
      <w:r w:rsidR="00EE793A" w:rsidRPr="0004182E">
        <w:rPr>
          <w:lang w:bidi="he-IL"/>
        </w:rPr>
        <w:t xml:space="preserve"> m. </w:t>
      </w:r>
      <w:r w:rsidR="00EE793A">
        <w:rPr>
          <w:lang w:bidi="he-IL"/>
        </w:rPr>
        <w:t>balandžio 28</w:t>
      </w:r>
      <w:r w:rsidR="00EE793A" w:rsidRPr="0004182E">
        <w:rPr>
          <w:lang w:bidi="he-IL"/>
        </w:rPr>
        <w:t> d. sprendimu Nr. T1-</w:t>
      </w:r>
      <w:r w:rsidR="00EE793A">
        <w:rPr>
          <w:lang w:bidi="he-IL"/>
        </w:rPr>
        <w:t>76</w:t>
      </w:r>
      <w:r w:rsidR="00EE793A" w:rsidRPr="0004182E">
        <w:rPr>
          <w:lang w:bidi="he-IL"/>
        </w:rPr>
        <w:t xml:space="preserve"> „Dėl </w:t>
      </w:r>
      <w:r w:rsidR="00EE793A">
        <w:rPr>
          <w:lang w:bidi="he-IL"/>
        </w:rPr>
        <w:t xml:space="preserve">Rietavo </w:t>
      </w:r>
      <w:r w:rsidR="00EE793A" w:rsidRPr="0004182E">
        <w:rPr>
          <w:lang w:bidi="he-IL"/>
        </w:rPr>
        <w:t xml:space="preserve"> savivaldybės </w:t>
      </w:r>
      <w:r w:rsidR="00EE793A">
        <w:rPr>
          <w:lang w:bidi="he-IL"/>
        </w:rPr>
        <w:t xml:space="preserve">parduodamų </w:t>
      </w:r>
      <w:r w:rsidR="00EE793A" w:rsidRPr="0004182E">
        <w:rPr>
          <w:lang w:bidi="he-IL"/>
        </w:rPr>
        <w:t>būstų ir pagalbinio ūkio paskirties pastatų sąrašo patvirtinimo“, ir išdėstyti jį nauja redakcija (pridedama).</w:t>
      </w:r>
    </w:p>
    <w:p w14:paraId="49D6A205" w14:textId="7549F96A" w:rsidR="00EE793A" w:rsidRPr="0004182E" w:rsidRDefault="00EE793A" w:rsidP="00EE793A">
      <w:pPr>
        <w:ind w:firstLine="709"/>
        <w:rPr>
          <w:lang w:bidi="he-IL"/>
        </w:rPr>
      </w:pPr>
      <w:bookmarkStart w:id="5" w:name="part_e3857c0cff124f668c5e6f937de2cbff"/>
      <w:bookmarkEnd w:id="5"/>
      <w:r>
        <w:rPr>
          <w:lang w:bidi="he-IL"/>
        </w:rPr>
        <w:t xml:space="preserve">     </w:t>
      </w:r>
      <w:r w:rsidRPr="0004182E">
        <w:rPr>
          <w:lang w:bidi="he-IL"/>
        </w:rPr>
        <w:t xml:space="preserve">Skelbti Sąrašą </w:t>
      </w:r>
      <w:r>
        <w:rPr>
          <w:lang w:bidi="he-IL"/>
        </w:rPr>
        <w:t>Rietavo</w:t>
      </w:r>
      <w:r w:rsidRPr="0004182E">
        <w:rPr>
          <w:lang w:bidi="he-IL"/>
        </w:rPr>
        <w:t xml:space="preserve"> savivaldybės interneto svetainėje www.</w:t>
      </w:r>
      <w:r>
        <w:rPr>
          <w:lang w:bidi="he-IL"/>
        </w:rPr>
        <w:t>rietavas</w:t>
      </w:r>
      <w:r w:rsidRPr="0004182E">
        <w:rPr>
          <w:lang w:bidi="he-IL"/>
        </w:rPr>
        <w:t>.lt.</w:t>
      </w:r>
    </w:p>
    <w:p w14:paraId="4A12820B" w14:textId="35E597DA" w:rsidR="00EE793A" w:rsidRDefault="00EE793A" w:rsidP="00EE793A">
      <w:pPr>
        <w:ind w:firstLine="709"/>
        <w:rPr>
          <w:lang w:bidi="he-IL"/>
        </w:rPr>
      </w:pPr>
      <w:bookmarkStart w:id="6" w:name="part_277391c443ee4ac6b9a0bba229e1e5ca"/>
      <w:bookmarkEnd w:id="6"/>
      <w:r>
        <w:rPr>
          <w:lang w:bidi="he-IL"/>
        </w:rPr>
        <w:t xml:space="preserve">     </w:t>
      </w:r>
      <w:r w:rsidRPr="0004182E">
        <w:rPr>
          <w:lang w:bidi="he-IL"/>
        </w:rPr>
        <w:t xml:space="preserve">Pripažinti netekusiu galios </w:t>
      </w:r>
      <w:r>
        <w:rPr>
          <w:lang w:bidi="he-IL"/>
        </w:rPr>
        <w:t>Rietavo</w:t>
      </w:r>
      <w:r w:rsidRPr="0004182E">
        <w:rPr>
          <w:lang w:bidi="he-IL"/>
        </w:rPr>
        <w:t xml:space="preserve"> savivaldybės tarybos 2022 m. b</w:t>
      </w:r>
      <w:r>
        <w:rPr>
          <w:lang w:bidi="he-IL"/>
        </w:rPr>
        <w:t>alandžio</w:t>
      </w:r>
      <w:r w:rsidRPr="0004182E">
        <w:rPr>
          <w:lang w:bidi="he-IL"/>
        </w:rPr>
        <w:t xml:space="preserve"> 2</w:t>
      </w:r>
      <w:r>
        <w:rPr>
          <w:lang w:bidi="he-IL"/>
        </w:rPr>
        <w:t>8</w:t>
      </w:r>
      <w:r w:rsidRPr="0004182E">
        <w:rPr>
          <w:lang w:bidi="he-IL"/>
        </w:rPr>
        <w:t xml:space="preserve"> d. sprendimą Nr. T1</w:t>
      </w:r>
      <w:r w:rsidRPr="0004182E">
        <w:rPr>
          <w:lang w:bidi="he-IL"/>
        </w:rPr>
        <w:noBreakHyphen/>
      </w:r>
      <w:r>
        <w:rPr>
          <w:lang w:bidi="he-IL"/>
        </w:rPr>
        <w:t>7</w:t>
      </w:r>
      <w:r w:rsidRPr="0004182E">
        <w:rPr>
          <w:lang w:bidi="he-IL"/>
        </w:rPr>
        <w:t xml:space="preserve">6 „Dėl </w:t>
      </w:r>
      <w:r>
        <w:rPr>
          <w:lang w:bidi="he-IL"/>
        </w:rPr>
        <w:t>Rietavo</w:t>
      </w:r>
      <w:r w:rsidRPr="0004182E">
        <w:rPr>
          <w:lang w:bidi="he-IL"/>
        </w:rPr>
        <w:t xml:space="preserve"> savivaldybės</w:t>
      </w:r>
      <w:r>
        <w:rPr>
          <w:lang w:bidi="he-IL"/>
        </w:rPr>
        <w:t xml:space="preserve"> parduodamų</w:t>
      </w:r>
      <w:r w:rsidRPr="0004182E">
        <w:rPr>
          <w:lang w:bidi="he-IL"/>
        </w:rPr>
        <w:t xml:space="preserve"> būstų ir pagalbinio ūkio paskirties pastatų sąrašo patvirtinimo“.</w:t>
      </w:r>
    </w:p>
    <w:p w14:paraId="41C376D2" w14:textId="31FE8BC0" w:rsidR="003C6F56" w:rsidRPr="003C6F56" w:rsidRDefault="003C6F56" w:rsidP="00EE793A">
      <w:pPr>
        <w:ind w:firstLine="709"/>
        <w:rPr>
          <w:lang w:bidi="he-IL"/>
        </w:rPr>
      </w:pPr>
      <w:r>
        <w:rPr>
          <w:b/>
          <w:bCs/>
          <w:i/>
          <w:iCs/>
        </w:rPr>
        <w:t xml:space="preserve">    </w:t>
      </w:r>
      <w:r w:rsidRPr="003C6F56">
        <w:t>Klausimą teikė Tarybos narys Edmundas Žilevičius.</w:t>
      </w:r>
    </w:p>
    <w:p w14:paraId="1BA5F909" w14:textId="77777777" w:rsidR="00EE793A" w:rsidRDefault="000A6314" w:rsidP="00EE793A">
      <w:pPr>
        <w:ind w:firstLine="851"/>
      </w:pPr>
      <w:r w:rsidRPr="000D5D2C">
        <w:lastRenderedPageBreak/>
        <w:t xml:space="preserve"> </w:t>
      </w:r>
      <w:r w:rsidR="009D1FF0" w:rsidRPr="000D5D2C">
        <w:t xml:space="preserve">    </w:t>
      </w:r>
    </w:p>
    <w:p w14:paraId="26280D0A" w14:textId="1B18BB82" w:rsidR="007C2807" w:rsidRPr="003C6F56" w:rsidRDefault="00EE793A" w:rsidP="00EE793A">
      <w:pPr>
        <w:ind w:firstLine="851"/>
        <w:rPr>
          <w:szCs w:val="24"/>
        </w:rPr>
      </w:pPr>
      <w:r>
        <w:t xml:space="preserve">   </w:t>
      </w:r>
      <w:r w:rsidR="007C2807" w:rsidRPr="003C6F56">
        <w:rPr>
          <w:szCs w:val="24"/>
        </w:rPr>
        <w:t>Balsuota už pateiktą sprendimo projektą – 1</w:t>
      </w:r>
      <w:r w:rsidR="003C6F56" w:rsidRPr="003C6F56">
        <w:rPr>
          <w:szCs w:val="24"/>
        </w:rPr>
        <w:t>7</w:t>
      </w:r>
      <w:r w:rsidR="00166926" w:rsidRPr="003C6F56">
        <w:rPr>
          <w:szCs w:val="24"/>
        </w:rPr>
        <w:t>.</w:t>
      </w:r>
      <w:r w:rsidR="007C2807" w:rsidRPr="003C6F56">
        <w:rPr>
          <w:szCs w:val="24"/>
        </w:rPr>
        <w:t xml:space="preserve"> </w:t>
      </w:r>
    </w:p>
    <w:p w14:paraId="6989068E" w14:textId="0B36E8A1" w:rsidR="007C2807" w:rsidRPr="003C6F56" w:rsidRDefault="007C2807" w:rsidP="007C2807">
      <w:pPr>
        <w:pStyle w:val="Pagrindiniotekstotrauka2"/>
        <w:tabs>
          <w:tab w:val="left" w:pos="1276"/>
          <w:tab w:val="center" w:pos="1418"/>
        </w:tabs>
        <w:ind w:firstLine="540"/>
      </w:pPr>
      <w:r w:rsidRPr="003C6F56">
        <w:t xml:space="preserve">    </w:t>
      </w:r>
      <w:r w:rsidR="000A6314" w:rsidRPr="003C6F56">
        <w:t xml:space="preserve"> </w:t>
      </w:r>
      <w:r w:rsidRPr="003C6F56">
        <w:t xml:space="preserve"> </w:t>
      </w:r>
      <w:r w:rsidR="00EE793A" w:rsidRPr="003C6F56">
        <w:t xml:space="preserve"> </w:t>
      </w:r>
      <w:r w:rsidRPr="003C6F56">
        <w:t xml:space="preserve"> NUSPRĘSTA. Priimti sprendimą (pridedama).</w:t>
      </w:r>
    </w:p>
    <w:p w14:paraId="459D3055" w14:textId="77777777" w:rsidR="007C2807" w:rsidRDefault="007C2807" w:rsidP="007C2807">
      <w:pPr>
        <w:pStyle w:val="Sraopastraipa"/>
        <w:tabs>
          <w:tab w:val="left" w:pos="993"/>
          <w:tab w:val="left" w:pos="1134"/>
          <w:tab w:val="left" w:pos="1276"/>
          <w:tab w:val="center" w:pos="1418"/>
        </w:tabs>
        <w:ind w:left="993"/>
        <w:contextualSpacing/>
      </w:pPr>
    </w:p>
    <w:p w14:paraId="745A7E2C" w14:textId="39A0D104" w:rsidR="0041000C" w:rsidRDefault="0041000C" w:rsidP="00EE793A">
      <w:pPr>
        <w:pStyle w:val="Sraopastraipa"/>
        <w:numPr>
          <w:ilvl w:val="0"/>
          <w:numId w:val="13"/>
        </w:numPr>
        <w:tabs>
          <w:tab w:val="left" w:pos="993"/>
          <w:tab w:val="left" w:pos="1134"/>
          <w:tab w:val="left" w:pos="1276"/>
          <w:tab w:val="center" w:pos="1418"/>
        </w:tabs>
        <w:ind w:left="0" w:firstLine="993"/>
        <w:contextualSpacing/>
      </w:pPr>
      <w:r>
        <w:t xml:space="preserve">SVARSTYTA. </w:t>
      </w:r>
      <w:r w:rsidR="00EE793A">
        <w:rPr>
          <w:color w:val="000000"/>
        </w:rPr>
        <w:t>Rietavo savivaldybės tarybos 2024 m. kovo 21 d. sprendimo Nr. T1-50 „Dėl Rietavo miesto centrinės dalies detaliojo plano panaikinimo“ pripažinimas netekusiu galios</w:t>
      </w:r>
      <w:r>
        <w:t>.</w:t>
      </w:r>
    </w:p>
    <w:p w14:paraId="445E9810" w14:textId="54170833" w:rsidR="00EE793A" w:rsidRDefault="006A31D5" w:rsidP="00EE793A">
      <w:pPr>
        <w:tabs>
          <w:tab w:val="left" w:pos="851"/>
          <w:tab w:val="left" w:pos="900"/>
          <w:tab w:val="left" w:pos="1134"/>
        </w:tabs>
        <w:ind w:firstLine="709"/>
        <w:rPr>
          <w:szCs w:val="24"/>
        </w:rPr>
      </w:pPr>
      <w:r>
        <w:rPr>
          <w:szCs w:val="24"/>
        </w:rPr>
        <w:t xml:space="preserve">     </w:t>
      </w:r>
      <w:r w:rsidR="00EE793A">
        <w:rPr>
          <w:color w:val="000000"/>
          <w:szCs w:val="24"/>
        </w:rPr>
        <w:t>Ūkio plėtros ir ekologijos komiteto pirmininkas Albinas Maslauskas</w:t>
      </w:r>
      <w:r w:rsidR="00EE793A">
        <w:t xml:space="preserve"> </w:t>
      </w:r>
      <w:r w:rsidR="003E1E52">
        <w:t xml:space="preserve">teikė sprendimo projektą – </w:t>
      </w:r>
      <w:r w:rsidR="00EE793A">
        <w:t>p</w:t>
      </w:r>
      <w:r w:rsidR="00EE793A">
        <w:rPr>
          <w:szCs w:val="24"/>
          <w:lang w:eastAsia="lt-LT"/>
        </w:rPr>
        <w:t xml:space="preserve">ripažinti </w:t>
      </w:r>
      <w:bookmarkStart w:id="7" w:name="_Hlk175908016"/>
      <w:r w:rsidR="00EE793A">
        <w:rPr>
          <w:szCs w:val="24"/>
          <w:lang w:eastAsia="lt-LT"/>
        </w:rPr>
        <w:t>netekusiu galios 2024 m. kovo 21 d. sprendimą Nr. T1-50 „Dėl Rietavo miesto centrinės dalies detaliojo plano panaikinimo“.</w:t>
      </w:r>
    </w:p>
    <w:bookmarkEnd w:id="7"/>
    <w:p w14:paraId="6B20F217" w14:textId="31C7CA34" w:rsidR="000D5D2C" w:rsidRPr="003C6F56" w:rsidRDefault="000D5D2C" w:rsidP="003E1E52">
      <w:r>
        <w:t xml:space="preserve">     </w:t>
      </w:r>
      <w:r w:rsidRPr="003C6F56">
        <w:t xml:space="preserve">Klausimą teikė Tarybos narys </w:t>
      </w:r>
      <w:r w:rsidR="003C6F56" w:rsidRPr="003C6F56">
        <w:t>Alfredas Mockus</w:t>
      </w:r>
      <w:r w:rsidRPr="003C6F56">
        <w:t>.</w:t>
      </w:r>
    </w:p>
    <w:p w14:paraId="4542DD4F" w14:textId="4ABE6B1C" w:rsidR="0048377F" w:rsidRPr="003C6F56" w:rsidRDefault="000A6314" w:rsidP="00166926">
      <w:pPr>
        <w:rPr>
          <w:szCs w:val="24"/>
        </w:rPr>
      </w:pPr>
      <w:r w:rsidRPr="003C6F56">
        <w:t xml:space="preserve">  </w:t>
      </w:r>
      <w:r w:rsidR="006A31D5" w:rsidRPr="003C6F56">
        <w:t xml:space="preserve">   </w:t>
      </w:r>
      <w:r w:rsidR="0048377F" w:rsidRPr="003C6F56">
        <w:rPr>
          <w:szCs w:val="24"/>
        </w:rPr>
        <w:t>Balsuota už pateiktą sprendimo projektą – 1</w:t>
      </w:r>
      <w:r w:rsidR="003C6F56" w:rsidRPr="003C6F56">
        <w:rPr>
          <w:szCs w:val="24"/>
        </w:rPr>
        <w:t>7</w:t>
      </w:r>
      <w:r w:rsidR="0048377F" w:rsidRPr="003C6F56">
        <w:rPr>
          <w:szCs w:val="24"/>
        </w:rPr>
        <w:t xml:space="preserve"> už. </w:t>
      </w:r>
    </w:p>
    <w:p w14:paraId="31310A19" w14:textId="44DC53F9" w:rsidR="0048377F" w:rsidRPr="003C6F56" w:rsidRDefault="0048377F" w:rsidP="0048377F">
      <w:pPr>
        <w:pStyle w:val="Pagrindiniotekstotrauka2"/>
        <w:tabs>
          <w:tab w:val="left" w:pos="1276"/>
          <w:tab w:val="center" w:pos="1418"/>
        </w:tabs>
        <w:ind w:firstLine="540"/>
      </w:pPr>
      <w:r w:rsidRPr="003C6F56">
        <w:t xml:space="preserve">       </w:t>
      </w:r>
      <w:r w:rsidR="00166926" w:rsidRPr="003C6F56">
        <w:t xml:space="preserve"> </w:t>
      </w:r>
      <w:r w:rsidRPr="003C6F56">
        <w:t>NUSPRĘSTA. Priimti sprendimą (pridedama).</w:t>
      </w:r>
    </w:p>
    <w:p w14:paraId="4F387DE7" w14:textId="77777777" w:rsidR="0048377F" w:rsidRDefault="0048377F" w:rsidP="0041000C">
      <w:pPr>
        <w:pStyle w:val="Sraopastraipa"/>
        <w:tabs>
          <w:tab w:val="left" w:pos="1134"/>
          <w:tab w:val="left" w:pos="1276"/>
          <w:tab w:val="center" w:pos="1418"/>
        </w:tabs>
        <w:ind w:left="0" w:firstLine="993"/>
        <w:contextualSpacing/>
      </w:pPr>
    </w:p>
    <w:p w14:paraId="3F78CC3D" w14:textId="6E75FCD6" w:rsidR="0048377F" w:rsidRDefault="0048377F" w:rsidP="003D6B60">
      <w:pPr>
        <w:pStyle w:val="Sraopastraipa"/>
        <w:numPr>
          <w:ilvl w:val="0"/>
          <w:numId w:val="13"/>
        </w:numPr>
        <w:ind w:left="0" w:firstLine="993"/>
        <w:contextualSpacing/>
      </w:pPr>
      <w:r>
        <w:t xml:space="preserve">SVARSTYTA. </w:t>
      </w:r>
      <w:r w:rsidR="00EE793A">
        <w:t>P</w:t>
      </w:r>
      <w:r w:rsidR="00EE793A">
        <w:rPr>
          <w:color w:val="000000"/>
        </w:rPr>
        <w:t>atikėjimo teise valdomo kitos paskirties žemės sklypo (kadastro Nr. 6857/0001:403), esančio Plungės g. 77E, Rietavo mieste, teikimas išnuomoti aukcione</w:t>
      </w:r>
      <w:r>
        <w:t>.</w:t>
      </w:r>
    </w:p>
    <w:p w14:paraId="57FE851A" w14:textId="2AB4B9CB" w:rsidR="00EE793A" w:rsidRPr="00E204A3" w:rsidRDefault="00EE793A" w:rsidP="00EE793A">
      <w:pPr>
        <w:tabs>
          <w:tab w:val="left" w:pos="993"/>
        </w:tabs>
        <w:contextualSpacing/>
      </w:pPr>
      <w:r>
        <w:rPr>
          <w:color w:val="000000"/>
        </w:rPr>
        <w:t xml:space="preserve">     </w:t>
      </w:r>
      <w:r w:rsidRPr="00EE793A">
        <w:rPr>
          <w:color w:val="000000"/>
        </w:rPr>
        <w:t xml:space="preserve">Ūkio plėtros ir ekologijos komiteto pirmininkas Albinas Maslauskas </w:t>
      </w:r>
      <w:r w:rsidR="0048377F" w:rsidRPr="00EE793A">
        <w:rPr>
          <w:color w:val="000000"/>
        </w:rPr>
        <w:t xml:space="preserve">teikė sprendimo projektą – </w:t>
      </w:r>
      <w:r>
        <w:rPr>
          <w:color w:val="000000"/>
        </w:rPr>
        <w:t>t</w:t>
      </w:r>
      <w:r w:rsidRPr="00E204A3">
        <w:t xml:space="preserve">eikti patikėjimo teise valdomą kitos paskirties žemės sklypą (kadastro Nr. 6857/0001:403), esantį Plungės g. 77E, Rietavo mieste, išnuomoti aukcione. </w:t>
      </w:r>
    </w:p>
    <w:p w14:paraId="5A451ED2" w14:textId="25B06452" w:rsidR="00EE793A" w:rsidRPr="00E204A3" w:rsidRDefault="00EE793A" w:rsidP="00EE793A">
      <w:pPr>
        <w:rPr>
          <w:szCs w:val="24"/>
        </w:rPr>
      </w:pPr>
      <w:r>
        <w:t xml:space="preserve">     </w:t>
      </w:r>
      <w:r w:rsidRPr="00E204A3">
        <w:t xml:space="preserve">Informacija apie išnuomojamą žemės sklypą: kadastro Nr. 6857/0001:403, unikalus Nr. 4400-6211-4596, adresas Plungės g. 77E, Rietavas, paskirtis – kita, naudojimo būdas – komercinės paskirties objektų teritorijos, plotas – 0,4407 ha, sklypo centro koordinatė (1994 metų Lietuvos koordinačių sistemoje) – X–6179578 Y–369540. </w:t>
      </w:r>
      <w:r w:rsidRPr="00E204A3">
        <w:rPr>
          <w:szCs w:val="24"/>
        </w:rPr>
        <w:t>Sklypui nustatytos ir VĮ Registrų centre įregistruotos teritorijos, kuriose taikomos specialiosios žemės naudojimo sąlygos: elektroninių ryšių tinklų elektroninių ryšių infrastruktūros apsaugos zonos, plotas – 100 kv. m, kelių apsaugos zonos, plotas – 1669 kv. m, elektros tinklų apsaugos zonos, plotas – 76 kv. m, elektros tinklų apsaugos zonos, plotas – 943 kv. m, elektros tinklų apsaugos zonos, plotas – 778 kv. m, elektros tinklų apsaugos zonos, plotas – 1008 kv. m, elektros tinklų apsaugos zonos, plotas – 926 kv. m, skirstomųjų dujotiekių apsaugos zonos, plotas – 23 kv. m.</w:t>
      </w:r>
      <w:r w:rsidRPr="00E204A3">
        <w:rPr>
          <w:szCs w:val="24"/>
        </w:rPr>
        <w:tab/>
      </w:r>
    </w:p>
    <w:p w14:paraId="7BE1CB9E" w14:textId="59F14122" w:rsidR="00661B6A" w:rsidRPr="00E204A3" w:rsidRDefault="00EE793A" w:rsidP="00661B6A">
      <w:pPr>
        <w:rPr>
          <w:szCs w:val="24"/>
        </w:rPr>
      </w:pPr>
      <w:r>
        <w:rPr>
          <w:szCs w:val="24"/>
        </w:rPr>
        <w:t xml:space="preserve">     </w:t>
      </w:r>
      <w:r w:rsidR="00661B6A" w:rsidRPr="005E528F">
        <w:rPr>
          <w:szCs w:val="24"/>
        </w:rPr>
        <w:t>Nustatyti žemės sklypo nuomos sąlygas:</w:t>
      </w:r>
      <w:r w:rsidR="00661B6A">
        <w:rPr>
          <w:szCs w:val="24"/>
        </w:rPr>
        <w:t xml:space="preserve"> </w:t>
      </w:r>
      <w:r w:rsidR="00661B6A" w:rsidRPr="005E528F">
        <w:rPr>
          <w:szCs w:val="24"/>
        </w:rPr>
        <w:t>Žemės sklypo nuomos terminas – 66 metai.</w:t>
      </w:r>
      <w:r w:rsidR="00661B6A">
        <w:rPr>
          <w:szCs w:val="24"/>
        </w:rPr>
        <w:t xml:space="preserve"> </w:t>
      </w:r>
      <w:r w:rsidR="00661B6A" w:rsidRPr="005E528F">
        <w:rPr>
          <w:szCs w:val="24"/>
        </w:rPr>
        <w:t xml:space="preserve">  </w:t>
      </w:r>
      <w:r w:rsidR="00661B6A" w:rsidRPr="005E528F">
        <w:t>Nuomininkas privalo pradėti vykdyti statinių (</w:t>
      </w:r>
      <w:r w:rsidR="00661B6A" w:rsidRPr="005E528F">
        <w:rPr>
          <w:szCs w:val="24"/>
        </w:rPr>
        <w:t>paslaugų paskirties (laidojimo namai)</w:t>
      </w:r>
      <w:r w:rsidR="00661B6A" w:rsidRPr="005E528F">
        <w:t>) statybą per 5 metus nuo aukciono objekto nuomos sutarties įregistravimo dienos Nekilnojamojo turto registre.</w:t>
      </w:r>
      <w:r w:rsidR="00661B6A">
        <w:t xml:space="preserve"> </w:t>
      </w:r>
      <w:r w:rsidR="00661B6A" w:rsidRPr="00E204A3">
        <w:rPr>
          <w:szCs w:val="24"/>
        </w:rPr>
        <w:t xml:space="preserve">Nuomininkas privalo žemės sklypą naudoti ir vykdyti veiklas tik pagal žemės sklypui nustatytą pagrindinę naudojimo paskirtį ir būdą. Žemės sklype gali būti statomi </w:t>
      </w:r>
      <w:r w:rsidR="00661B6A">
        <w:rPr>
          <w:szCs w:val="24"/>
        </w:rPr>
        <w:t xml:space="preserve">tik </w:t>
      </w:r>
      <w:r w:rsidR="00661B6A" w:rsidRPr="00E204A3">
        <w:rPr>
          <w:szCs w:val="24"/>
        </w:rPr>
        <w:t>paslaugų paskirties (laidojimo namai) statiniai.</w:t>
      </w:r>
      <w:r w:rsidR="00661B6A">
        <w:rPr>
          <w:szCs w:val="24"/>
        </w:rPr>
        <w:t xml:space="preserve"> </w:t>
      </w:r>
      <w:r w:rsidR="00661B6A" w:rsidRPr="00E204A3">
        <w:t>Nuomininkas, norėdamas įgyvendinti galimybę statyti naujus statinius ar įrenginius iki statybą leidžiančio dokumento išdavimo, jeigu šis dokumentas nereikalingas, – iki naujų statinių ar įrenginių statybos ir (ar) esamų rekonstravimo pradžios Rietavo savivaldybės administracijai turės pateikti:</w:t>
      </w:r>
      <w:r w:rsidR="00661B6A">
        <w:t xml:space="preserve"> </w:t>
      </w:r>
      <w:r w:rsidR="00661B6A" w:rsidRPr="00E204A3">
        <w:t>kai statomas naujas ar rekonstruojamas esamas statinys – statinio projektą;</w:t>
      </w:r>
      <w:r w:rsidR="00661B6A">
        <w:t xml:space="preserve"> </w:t>
      </w:r>
      <w:r w:rsidR="00661B6A" w:rsidRPr="00E204A3">
        <w:t>kai statomas naujas ar rekonstruojamas esamas įrenginys – įrenginio techninį projektą;</w:t>
      </w:r>
      <w:r w:rsidR="00661B6A">
        <w:t xml:space="preserve"> </w:t>
      </w:r>
      <w:r w:rsidR="00661B6A" w:rsidRPr="00E204A3">
        <w:t>ne senesnius kaip dvejų metų statinių, įrenginių ir žemės sklypo kadastro duomenų bylas; kai pagal teritorijų planavimo dokumentą ar žemės valdos projektą keliems savarankiškai funkcionuojantiems statiniams ar įrenginiams, Nekilnojamojo turto registre įregistruotiems atskirais objektais (pagrindiniais daiktais), eksploatuoti suformuotas vienas valstybinės žemės sklypas – pagal galiojančių teisės aktų reikalavimus parengtą ne senesnį kaip dvejų metų žemės sklypo planą.</w:t>
      </w:r>
      <w:r w:rsidR="00661B6A">
        <w:t xml:space="preserve"> </w:t>
      </w:r>
      <w:r w:rsidR="00661B6A" w:rsidRPr="00E204A3">
        <w:rPr>
          <w:szCs w:val="24"/>
        </w:rPr>
        <w:t>Aukcionas turėtų būti vykdomas atviruoju būdu. Žemės sklypo aukcionui neįvykus, jis turėtų būti skelbiamas pakartotinai.</w:t>
      </w:r>
      <w:r w:rsidR="00661B6A">
        <w:rPr>
          <w:szCs w:val="24"/>
        </w:rPr>
        <w:t xml:space="preserve"> </w:t>
      </w:r>
      <w:r w:rsidR="00661B6A" w:rsidRPr="005E528F">
        <w:rPr>
          <w:szCs w:val="24"/>
        </w:rPr>
        <w:t>Pageidautina aukciono pradžios data – 2024 m. spalio 30 d. 9.00 val.</w:t>
      </w:r>
      <w:r w:rsidR="00661B6A">
        <w:rPr>
          <w:szCs w:val="24"/>
        </w:rPr>
        <w:t xml:space="preserve"> </w:t>
      </w:r>
      <w:r w:rsidR="00661B6A" w:rsidRPr="00E204A3">
        <w:rPr>
          <w:szCs w:val="24"/>
        </w:rPr>
        <w:t>Minimalus aukcione dalyvaujančių skaičius – 1 dalyvis.</w:t>
      </w:r>
      <w:r w:rsidR="00661B6A">
        <w:rPr>
          <w:szCs w:val="24"/>
        </w:rPr>
        <w:t xml:space="preserve"> </w:t>
      </w:r>
      <w:r w:rsidR="00661B6A" w:rsidRPr="00E204A3">
        <w:rPr>
          <w:szCs w:val="24"/>
        </w:rPr>
        <w:t>Minimali žemės sklypo nuomos kaina – 325 Eur metams (be aukciono organizavimo išlaidų).</w:t>
      </w:r>
      <w:r w:rsidR="00661B6A">
        <w:rPr>
          <w:szCs w:val="24"/>
        </w:rPr>
        <w:t xml:space="preserve"> </w:t>
      </w:r>
      <w:r w:rsidR="00661B6A" w:rsidRPr="00E204A3">
        <w:t>Aukcionas laikytinas specialiuoju, kuriam taikoma Lietuvos Respublikos civilinio kodekso 6.423 straipsnyje numatyta išimtis.</w:t>
      </w:r>
      <w:r w:rsidR="00661B6A">
        <w:t xml:space="preserve"> </w:t>
      </w:r>
      <w:r w:rsidR="00661B6A" w:rsidRPr="00E204A3">
        <w:rPr>
          <w:szCs w:val="24"/>
        </w:rPr>
        <w:t>Darbuotojas, atsakingas už informacijos pateikimą bei</w:t>
      </w:r>
      <w:r w:rsidR="00661B6A">
        <w:rPr>
          <w:szCs w:val="24"/>
        </w:rPr>
        <w:t xml:space="preserve">, </w:t>
      </w:r>
      <w:r w:rsidR="00661B6A" w:rsidRPr="00E204A3">
        <w:rPr>
          <w:szCs w:val="24"/>
        </w:rPr>
        <w:t>esant poreikiui</w:t>
      </w:r>
      <w:r w:rsidR="00661B6A">
        <w:rPr>
          <w:szCs w:val="24"/>
        </w:rPr>
        <w:t>,</w:t>
      </w:r>
      <w:r w:rsidR="00661B6A" w:rsidRPr="00E204A3">
        <w:rPr>
          <w:szCs w:val="24"/>
        </w:rPr>
        <w:t xml:space="preserve"> galėsiantis dalyvauti žemės sklypo apžiūroje vietoje – Rietavo savivaldybės administracijos Architektūros skyriaus vyriausioji specialistė Doneta Pakalniškienė, tel. +370 448 73 211, el. p. </w:t>
      </w:r>
      <w:hyperlink r:id="rId14" w:history="1">
        <w:r w:rsidR="00661B6A" w:rsidRPr="008D7C37">
          <w:rPr>
            <w:rStyle w:val="Hipersaitas"/>
            <w:szCs w:val="24"/>
          </w:rPr>
          <w:t>doneta.pakalniskiene@rietavas.lt</w:t>
        </w:r>
      </w:hyperlink>
      <w:r w:rsidR="00661B6A" w:rsidRPr="00E204A3">
        <w:rPr>
          <w:szCs w:val="24"/>
        </w:rPr>
        <w:t>.</w:t>
      </w:r>
      <w:r w:rsidR="00661B6A">
        <w:rPr>
          <w:szCs w:val="24"/>
        </w:rPr>
        <w:t xml:space="preserve"> </w:t>
      </w:r>
      <w:r w:rsidR="00661B6A">
        <w:rPr>
          <w:szCs w:val="24"/>
        </w:rPr>
        <w:lastRenderedPageBreak/>
        <w:t>Nuomos</w:t>
      </w:r>
      <w:r w:rsidR="00661B6A" w:rsidRPr="00E204A3">
        <w:rPr>
          <w:szCs w:val="24"/>
        </w:rPr>
        <w:t xml:space="preserve"> sutartis, nuomotojo iniciatyva, nutraukiama prieš terminą nesilaikant </w:t>
      </w:r>
      <w:r w:rsidR="00661B6A">
        <w:rPr>
          <w:szCs w:val="24"/>
        </w:rPr>
        <w:t xml:space="preserve">šio sprendimo 2.1 – 2. 4 </w:t>
      </w:r>
      <w:r w:rsidR="00661B6A" w:rsidRPr="00E204A3">
        <w:rPr>
          <w:szCs w:val="24"/>
        </w:rPr>
        <w:t>p</w:t>
      </w:r>
      <w:r w:rsidR="00661B6A">
        <w:rPr>
          <w:szCs w:val="24"/>
        </w:rPr>
        <w:t xml:space="preserve">unktuose </w:t>
      </w:r>
      <w:r w:rsidR="00661B6A" w:rsidRPr="00E204A3">
        <w:rPr>
          <w:szCs w:val="24"/>
        </w:rPr>
        <w:t>nurodytų reikalavimų.</w:t>
      </w:r>
    </w:p>
    <w:p w14:paraId="6EF0674C" w14:textId="525543D5" w:rsidR="00EE793A" w:rsidRPr="00E204A3" w:rsidRDefault="00EE793A" w:rsidP="00EE793A">
      <w:pPr>
        <w:rPr>
          <w:szCs w:val="24"/>
        </w:rPr>
      </w:pPr>
      <w:r>
        <w:rPr>
          <w:szCs w:val="24"/>
        </w:rPr>
        <w:t xml:space="preserve">   </w:t>
      </w:r>
      <w:r w:rsidRPr="00E204A3">
        <w:rPr>
          <w:szCs w:val="24"/>
        </w:rPr>
        <w:t xml:space="preserve">Pripažinti netekusiu galios </w:t>
      </w:r>
      <w:r w:rsidRPr="00E204A3">
        <w:rPr>
          <w:szCs w:val="24"/>
          <w:lang w:eastAsia="lt-LT"/>
        </w:rPr>
        <w:t>Rietavo savivaldybės tarybos 2024 m. birželio 26 d. sprendimą Nr. T1-108 „Dėl kitos paskirties žemės sklypo (kadastro Nr. 6857/0001:403), esančio Plungės g. 77E, Rietavo mieste, išnuomojimo aukciono būdu“.</w:t>
      </w:r>
    </w:p>
    <w:p w14:paraId="2F4E5DC1" w14:textId="7FEC0DB1" w:rsidR="00EE793A" w:rsidRPr="00661B6A" w:rsidRDefault="005425C6" w:rsidP="00EE793A">
      <w:pPr>
        <w:ind w:firstLine="0"/>
        <w:rPr>
          <w:bCs/>
          <w:szCs w:val="24"/>
        </w:rPr>
      </w:pPr>
      <w:r w:rsidRPr="003E1E52">
        <w:rPr>
          <w:b/>
          <w:i/>
          <w:iCs/>
          <w:szCs w:val="24"/>
        </w:rPr>
        <w:t xml:space="preserve">   </w:t>
      </w:r>
      <w:r w:rsidR="00661B6A">
        <w:rPr>
          <w:b/>
          <w:i/>
          <w:iCs/>
          <w:szCs w:val="24"/>
        </w:rPr>
        <w:t xml:space="preserve">             </w:t>
      </w:r>
      <w:r w:rsidR="00661B6A" w:rsidRPr="00661B6A">
        <w:rPr>
          <w:bCs/>
          <w:szCs w:val="24"/>
        </w:rPr>
        <w:t>Klausimus teikė Tarybos nariai Alfredas Mockus ir Edmundas Žilevičius.</w:t>
      </w:r>
    </w:p>
    <w:p w14:paraId="63D8F817" w14:textId="01D1E2FD" w:rsidR="0048377F" w:rsidRPr="00661B6A" w:rsidRDefault="00EE793A" w:rsidP="00EE793A">
      <w:pPr>
        <w:ind w:firstLine="0"/>
        <w:rPr>
          <w:bCs/>
          <w:szCs w:val="24"/>
        </w:rPr>
      </w:pPr>
      <w:r w:rsidRPr="00661B6A">
        <w:rPr>
          <w:bCs/>
          <w:szCs w:val="24"/>
        </w:rPr>
        <w:t xml:space="preserve">               </w:t>
      </w:r>
      <w:r w:rsidR="005425C6" w:rsidRPr="00661B6A">
        <w:rPr>
          <w:bCs/>
          <w:szCs w:val="24"/>
        </w:rPr>
        <w:t xml:space="preserve"> </w:t>
      </w:r>
      <w:r w:rsidR="0048377F" w:rsidRPr="00661B6A">
        <w:rPr>
          <w:bCs/>
          <w:szCs w:val="24"/>
        </w:rPr>
        <w:t>Balsuota už pateiktą sprendimo projektą – 1</w:t>
      </w:r>
      <w:r w:rsidR="00661B6A" w:rsidRPr="00661B6A">
        <w:rPr>
          <w:bCs/>
          <w:szCs w:val="24"/>
        </w:rPr>
        <w:t>7</w:t>
      </w:r>
      <w:r w:rsidR="0048377F" w:rsidRPr="00661B6A">
        <w:rPr>
          <w:bCs/>
          <w:szCs w:val="24"/>
        </w:rPr>
        <w:t xml:space="preserve"> už</w:t>
      </w:r>
      <w:r w:rsidR="00166926" w:rsidRPr="00661B6A">
        <w:rPr>
          <w:bCs/>
          <w:szCs w:val="24"/>
        </w:rPr>
        <w:t>.</w:t>
      </w:r>
      <w:r w:rsidR="0048377F" w:rsidRPr="00661B6A">
        <w:rPr>
          <w:bCs/>
          <w:szCs w:val="24"/>
        </w:rPr>
        <w:t xml:space="preserve"> </w:t>
      </w:r>
    </w:p>
    <w:p w14:paraId="15B27608" w14:textId="79E1700D" w:rsidR="0048377F" w:rsidRPr="00661B6A" w:rsidRDefault="0048377F" w:rsidP="0048377F">
      <w:pPr>
        <w:pStyle w:val="Pagrindiniotekstotrauka2"/>
        <w:tabs>
          <w:tab w:val="left" w:pos="1276"/>
          <w:tab w:val="center" w:pos="1418"/>
        </w:tabs>
        <w:ind w:firstLine="540"/>
        <w:rPr>
          <w:bCs/>
        </w:rPr>
      </w:pPr>
      <w:r w:rsidRPr="00661B6A">
        <w:rPr>
          <w:bCs/>
        </w:rPr>
        <w:t xml:space="preserve">     </w:t>
      </w:r>
      <w:r w:rsidR="006E24DD" w:rsidRPr="00661B6A">
        <w:rPr>
          <w:bCs/>
        </w:rPr>
        <w:t xml:space="preserve"> </w:t>
      </w:r>
      <w:r w:rsidRPr="00661B6A">
        <w:rPr>
          <w:bCs/>
        </w:rPr>
        <w:t xml:space="preserve"> NUSPRĘSTA. Priimti sprendimą (pridedama).</w:t>
      </w:r>
    </w:p>
    <w:p w14:paraId="618FC72D" w14:textId="77777777" w:rsidR="0048377F" w:rsidRPr="006127D6" w:rsidRDefault="0048377F" w:rsidP="0048377F">
      <w:pPr>
        <w:pStyle w:val="Sraopastraipa"/>
        <w:ind w:left="993"/>
        <w:contextualSpacing/>
        <w:rPr>
          <w:b/>
          <w:i/>
          <w:iCs/>
        </w:rPr>
      </w:pPr>
    </w:p>
    <w:p w14:paraId="2F908589" w14:textId="1B8C174B" w:rsidR="0048377F" w:rsidRDefault="0048377F" w:rsidP="003D6B60">
      <w:pPr>
        <w:pStyle w:val="Sraopastraipa"/>
        <w:numPr>
          <w:ilvl w:val="0"/>
          <w:numId w:val="13"/>
        </w:numPr>
        <w:tabs>
          <w:tab w:val="left" w:pos="993"/>
          <w:tab w:val="left" w:pos="1134"/>
          <w:tab w:val="left" w:pos="1276"/>
          <w:tab w:val="center" w:pos="1418"/>
        </w:tabs>
        <w:ind w:left="0" w:firstLine="993"/>
        <w:contextualSpacing/>
      </w:pPr>
      <w:r>
        <w:t xml:space="preserve">SVARSTYTA. </w:t>
      </w:r>
      <w:r w:rsidR="006127D6">
        <w:rPr>
          <w:color w:val="000000"/>
        </w:rPr>
        <w:t>Rietavo savivaldybės 15 procentų privalomųjų atskaitymų nuo pajamų už parduotą žaliavinę medieną ir nenukirstą mišką paskirstymo lėšų 2024 metų sąmatos patvirtinim</w:t>
      </w:r>
      <w:r w:rsidR="003E1E52">
        <w:rPr>
          <w:iCs/>
        </w:rPr>
        <w:t>as</w:t>
      </w:r>
      <w:r>
        <w:t>.</w:t>
      </w:r>
    </w:p>
    <w:p w14:paraId="0F84EA8C" w14:textId="6836A227" w:rsidR="006127D6" w:rsidRDefault="005425C6" w:rsidP="006127D6">
      <w:pPr>
        <w:tabs>
          <w:tab w:val="left" w:pos="0"/>
          <w:tab w:val="left" w:pos="993"/>
        </w:tabs>
        <w:ind w:firstLine="709"/>
      </w:pPr>
      <w:r>
        <w:rPr>
          <w:iCs/>
        </w:rPr>
        <w:t xml:space="preserve">     </w:t>
      </w:r>
      <w:r w:rsidR="006127D6">
        <w:rPr>
          <w:color w:val="000000"/>
          <w:szCs w:val="24"/>
        </w:rPr>
        <w:t>Ūkio plėtros ir ekologijos komiteto pirmininkas Albinas Maslauskas</w:t>
      </w:r>
      <w:r w:rsidR="006127D6">
        <w:rPr>
          <w:color w:val="000000"/>
        </w:rPr>
        <w:t xml:space="preserve"> </w:t>
      </w:r>
      <w:r w:rsidR="00A3170C">
        <w:rPr>
          <w:color w:val="000000"/>
        </w:rPr>
        <w:t xml:space="preserve">teikė sprendimo projektą – </w:t>
      </w:r>
      <w:r w:rsidR="006127D6">
        <w:rPr>
          <w:color w:val="000000"/>
        </w:rPr>
        <w:t>p</w:t>
      </w:r>
      <w:r w:rsidR="006127D6">
        <w:t xml:space="preserve">atvirtinti </w:t>
      </w:r>
      <w:bookmarkStart w:id="8" w:name="_Hlk176264744"/>
      <w:r w:rsidR="006127D6">
        <w:t xml:space="preserve">Rietavo savivaldybės </w:t>
      </w:r>
      <w:r w:rsidR="006127D6" w:rsidRPr="00B16928">
        <w:rPr>
          <w:lang w:eastAsia="lt-LT"/>
        </w:rPr>
        <w:t>15 procentų privalomųjų atskaitymų nuo pajamų už parduotą žaliavinę medieną ir nenukirstą mišką paskirstymo</w:t>
      </w:r>
      <w:r w:rsidR="006127D6">
        <w:t xml:space="preserve"> 2024 metų </w:t>
      </w:r>
      <w:r w:rsidR="006127D6" w:rsidRPr="00E722F8">
        <w:t>sąmatą</w:t>
      </w:r>
      <w:bookmarkEnd w:id="8"/>
      <w:r w:rsidR="006127D6">
        <w:t xml:space="preserve"> –</w:t>
      </w:r>
      <w:r w:rsidR="006127D6" w:rsidRPr="00E722F8">
        <w:t xml:space="preserve"> </w:t>
      </w:r>
      <w:r w:rsidR="006127D6">
        <w:t>200</w:t>
      </w:r>
      <w:r w:rsidR="006127D6" w:rsidRPr="00E722F8">
        <w:t xml:space="preserve"> 000 Eur </w:t>
      </w:r>
      <w:r w:rsidR="006127D6">
        <w:t>pajamų (pridedama).</w:t>
      </w:r>
    </w:p>
    <w:p w14:paraId="7926B7D3" w14:textId="513D7D64" w:rsidR="006127D6" w:rsidRDefault="006127D6" w:rsidP="006127D6">
      <w:pPr>
        <w:tabs>
          <w:tab w:val="left" w:pos="0"/>
          <w:tab w:val="left" w:pos="993"/>
        </w:tabs>
        <w:ind w:firstLine="709"/>
      </w:pPr>
      <w:r>
        <w:t xml:space="preserve">     Įgalioti Rietavo savivaldybės administracijos direktorių Rietavo savivaldybės administracijai skirtas lėšas, esant poreikiui, perskirstyti Rietavo savivaldybės administracijos direktoriaus įsakymu.</w:t>
      </w:r>
    </w:p>
    <w:p w14:paraId="0A9AA2BB" w14:textId="37E78AAB" w:rsidR="006127D6" w:rsidRPr="00661B6A" w:rsidRDefault="00B751DD" w:rsidP="006127D6">
      <w:pPr>
        <w:rPr>
          <w:szCs w:val="24"/>
        </w:rPr>
      </w:pPr>
      <w:r w:rsidRPr="00A3170C">
        <w:rPr>
          <w:b/>
          <w:bCs/>
          <w:i/>
          <w:iCs/>
          <w:szCs w:val="24"/>
        </w:rPr>
        <w:t xml:space="preserve">   </w:t>
      </w:r>
      <w:r w:rsidR="00661B6A" w:rsidRPr="00661B6A">
        <w:rPr>
          <w:szCs w:val="24"/>
        </w:rPr>
        <w:t>Pasisakė Opozicijos lyderis Viktoras Krajinas, klausimą teikė Tarybos narys Edmundas Žilevičius.</w:t>
      </w:r>
    </w:p>
    <w:p w14:paraId="17E6865C" w14:textId="1DE7B1F7" w:rsidR="00B751DD" w:rsidRPr="00661B6A" w:rsidRDefault="006127D6" w:rsidP="006127D6">
      <w:pPr>
        <w:rPr>
          <w:szCs w:val="24"/>
        </w:rPr>
      </w:pPr>
      <w:r w:rsidRPr="00661B6A">
        <w:rPr>
          <w:szCs w:val="24"/>
        </w:rPr>
        <w:t xml:space="preserve">   </w:t>
      </w:r>
      <w:r w:rsidR="00B751DD" w:rsidRPr="00661B6A">
        <w:rPr>
          <w:szCs w:val="24"/>
        </w:rPr>
        <w:t xml:space="preserve"> Balsuota už pateiktą sprendimo projektą – 1</w:t>
      </w:r>
      <w:r w:rsidR="00661B6A" w:rsidRPr="00661B6A">
        <w:rPr>
          <w:szCs w:val="24"/>
        </w:rPr>
        <w:t>7</w:t>
      </w:r>
      <w:r w:rsidR="00B751DD" w:rsidRPr="00661B6A">
        <w:rPr>
          <w:szCs w:val="24"/>
        </w:rPr>
        <w:t xml:space="preserve"> už</w:t>
      </w:r>
      <w:r w:rsidR="00F75B28" w:rsidRPr="00661B6A">
        <w:rPr>
          <w:szCs w:val="24"/>
        </w:rPr>
        <w:t>.</w:t>
      </w:r>
      <w:r w:rsidR="00B751DD" w:rsidRPr="00661B6A">
        <w:rPr>
          <w:szCs w:val="24"/>
        </w:rPr>
        <w:t xml:space="preserve"> </w:t>
      </w:r>
    </w:p>
    <w:p w14:paraId="01BD2B80" w14:textId="77777777" w:rsidR="00B751DD" w:rsidRPr="00661B6A" w:rsidRDefault="00B751DD" w:rsidP="00B751DD">
      <w:pPr>
        <w:pStyle w:val="Pagrindiniotekstotrauka2"/>
        <w:tabs>
          <w:tab w:val="left" w:pos="1276"/>
          <w:tab w:val="center" w:pos="1418"/>
        </w:tabs>
        <w:ind w:firstLine="540"/>
      </w:pPr>
      <w:r w:rsidRPr="00661B6A">
        <w:t xml:space="preserve">       NUSPRĘSTA. Priimti sprendimą (pridedama).</w:t>
      </w:r>
    </w:p>
    <w:p w14:paraId="646F2B8C" w14:textId="77777777" w:rsidR="00B751DD" w:rsidRDefault="00B751DD" w:rsidP="0048377F">
      <w:pPr>
        <w:pStyle w:val="Sraopastraipa"/>
        <w:tabs>
          <w:tab w:val="left" w:pos="993"/>
          <w:tab w:val="left" w:pos="1134"/>
          <w:tab w:val="left" w:pos="1276"/>
          <w:tab w:val="center" w:pos="1418"/>
        </w:tabs>
        <w:ind w:left="0"/>
        <w:contextualSpacing/>
      </w:pPr>
    </w:p>
    <w:p w14:paraId="7C4D5484" w14:textId="43D57A74" w:rsidR="006127D6" w:rsidRPr="006127D6" w:rsidRDefault="006127D6" w:rsidP="003D6B60">
      <w:pPr>
        <w:pStyle w:val="Sraopastraipa"/>
        <w:numPr>
          <w:ilvl w:val="0"/>
          <w:numId w:val="13"/>
        </w:numPr>
        <w:tabs>
          <w:tab w:val="left" w:pos="993"/>
          <w:tab w:val="left" w:pos="1134"/>
          <w:tab w:val="left" w:pos="1276"/>
          <w:tab w:val="center" w:pos="1418"/>
        </w:tabs>
        <w:ind w:left="0" w:firstLine="993"/>
        <w:contextualSpacing/>
      </w:pPr>
      <w:r>
        <w:t>SVARSTYTA. L</w:t>
      </w:r>
      <w:r>
        <w:rPr>
          <w:color w:val="000000"/>
        </w:rPr>
        <w:t>eidimas pirkti mokyklinį autobusą.</w:t>
      </w:r>
    </w:p>
    <w:p w14:paraId="1F09E265" w14:textId="264BB4D8" w:rsidR="006127D6" w:rsidRDefault="006127D6" w:rsidP="006127D6">
      <w:pPr>
        <w:tabs>
          <w:tab w:val="left" w:pos="709"/>
          <w:tab w:val="left" w:pos="851"/>
          <w:tab w:val="left" w:pos="993"/>
        </w:tabs>
        <w:ind w:firstLine="709"/>
        <w:rPr>
          <w:lang w:bidi="he-IL"/>
        </w:rPr>
      </w:pPr>
      <w:r>
        <w:rPr>
          <w:iCs/>
        </w:rPr>
        <w:t xml:space="preserve">     Finansų ir ekonomikos komiteto pirmininkas Jonas Eugenijus </w:t>
      </w:r>
      <w:proofErr w:type="spellStart"/>
      <w:r>
        <w:rPr>
          <w:iCs/>
        </w:rPr>
        <w:t>Bačinskas</w:t>
      </w:r>
      <w:proofErr w:type="spellEnd"/>
      <w:r>
        <w:rPr>
          <w:iCs/>
        </w:rPr>
        <w:t xml:space="preserve"> teikė sprendimo projektą – l</w:t>
      </w:r>
      <w:r>
        <w:rPr>
          <w:lang w:bidi="he-IL"/>
        </w:rPr>
        <w:t xml:space="preserve">eisti Rietavo savivaldybės administracijai, vadovaujantis </w:t>
      </w:r>
      <w:r w:rsidR="00526226">
        <w:rPr>
          <w:lang w:bidi="he-IL"/>
        </w:rPr>
        <w:t>Lietuvos Respublikos v</w:t>
      </w:r>
      <w:r w:rsidRPr="00416C6D">
        <w:rPr>
          <w:lang w:bidi="he-IL"/>
        </w:rPr>
        <w:t>iešųjų pirkimų įstatymu, </w:t>
      </w:r>
      <w:r w:rsidRPr="00416C6D">
        <w:rPr>
          <w:lang w:val="x-none" w:bidi="he-IL"/>
        </w:rPr>
        <w:t>pirkti mokyklinį autobusą iš </w:t>
      </w:r>
      <w:r w:rsidRPr="00416C6D">
        <w:rPr>
          <w:lang w:bidi="he-IL"/>
        </w:rPr>
        <w:t>Mokyklų aprūpinimo geltonaisiais autobusais </w:t>
      </w:r>
      <w:r w:rsidRPr="00416C6D">
        <w:rPr>
          <w:lang w:val="x-none" w:bidi="he-IL"/>
        </w:rPr>
        <w:t>programos, patvirtintos </w:t>
      </w:r>
      <w:r w:rsidRPr="00416C6D">
        <w:rPr>
          <w:lang w:bidi="he-IL"/>
        </w:rPr>
        <w:t>Lietuvos Respublikos švietimo, mokslo ir sporto ministro 2017 m. liepos 17 d. įsakymu Nr. V-583 „Dėl mokyklų aprūpinimo geltonaisiais autobusais patvirtinimo“, įgyvendinimui skiriamų lėšų</w:t>
      </w:r>
      <w:r>
        <w:rPr>
          <w:lang w:bidi="he-IL"/>
        </w:rPr>
        <w:t>, trūkstamą lėšų dalį (iki 30,0 tūkst. Eur) prisidedant iš S</w:t>
      </w:r>
      <w:r w:rsidRPr="00416C6D">
        <w:rPr>
          <w:lang w:bidi="he-IL"/>
        </w:rPr>
        <w:t>avivaldybės</w:t>
      </w:r>
      <w:r w:rsidRPr="00416C6D">
        <w:rPr>
          <w:lang w:val="x-none" w:bidi="he-IL"/>
        </w:rPr>
        <w:t xml:space="preserve"> biudžeto.</w:t>
      </w:r>
    </w:p>
    <w:p w14:paraId="593EFF60" w14:textId="495985E0" w:rsidR="006127D6" w:rsidRDefault="006127D6" w:rsidP="006127D6">
      <w:pPr>
        <w:ind w:firstLine="709"/>
        <w:rPr>
          <w:szCs w:val="24"/>
        </w:rPr>
      </w:pPr>
      <w:r>
        <w:t xml:space="preserve">   </w:t>
      </w:r>
      <w:r>
        <w:rPr>
          <w:szCs w:val="24"/>
        </w:rPr>
        <w:t>Įgalioti Savivaldybės administracijos direktorių organizuoti mokyklinio autobuso viešąjį pirkimą ir  pasirašyti visus su pirkimu susijusius dokumentus.</w:t>
      </w:r>
    </w:p>
    <w:p w14:paraId="4637B3B5" w14:textId="5B13D9EA" w:rsidR="006127D6" w:rsidRDefault="00661B6A" w:rsidP="006127D6">
      <w:pPr>
        <w:ind w:firstLine="709"/>
        <w:rPr>
          <w:szCs w:val="24"/>
        </w:rPr>
      </w:pPr>
      <w:r>
        <w:rPr>
          <w:szCs w:val="24"/>
        </w:rPr>
        <w:t xml:space="preserve">    Klausimą teikė Opozicijos lyderis Viktoras Krajinas.</w:t>
      </w:r>
    </w:p>
    <w:p w14:paraId="636C9DF7" w14:textId="3D9111B5" w:rsidR="006127D6" w:rsidRPr="00661B6A" w:rsidRDefault="006127D6" w:rsidP="006127D6">
      <w:pPr>
        <w:ind w:firstLine="709"/>
        <w:rPr>
          <w:szCs w:val="24"/>
        </w:rPr>
      </w:pPr>
      <w:r>
        <w:t xml:space="preserve">  </w:t>
      </w:r>
      <w:r w:rsidRPr="005425C6">
        <w:rPr>
          <w:b/>
          <w:bCs/>
          <w:i/>
          <w:iCs/>
          <w:szCs w:val="24"/>
        </w:rPr>
        <w:t xml:space="preserve"> </w:t>
      </w:r>
      <w:r w:rsidR="00661B6A">
        <w:rPr>
          <w:b/>
          <w:bCs/>
          <w:i/>
          <w:iCs/>
          <w:szCs w:val="24"/>
        </w:rPr>
        <w:t xml:space="preserve"> </w:t>
      </w:r>
      <w:r w:rsidRPr="00661B6A">
        <w:rPr>
          <w:szCs w:val="24"/>
        </w:rPr>
        <w:t>Balsuota už pateiktą sprendimo projektą – 1</w:t>
      </w:r>
      <w:r w:rsidR="00661B6A" w:rsidRPr="00661B6A">
        <w:rPr>
          <w:szCs w:val="24"/>
        </w:rPr>
        <w:t>7</w:t>
      </w:r>
      <w:r w:rsidRPr="00661B6A">
        <w:rPr>
          <w:szCs w:val="24"/>
        </w:rPr>
        <w:t xml:space="preserve"> už. </w:t>
      </w:r>
    </w:p>
    <w:p w14:paraId="58F4FB53" w14:textId="016110F1" w:rsidR="006127D6" w:rsidRPr="00661B6A" w:rsidRDefault="006127D6" w:rsidP="006127D6">
      <w:pPr>
        <w:pStyle w:val="Pagrindiniotekstotrauka2"/>
        <w:tabs>
          <w:tab w:val="left" w:pos="1276"/>
          <w:tab w:val="center" w:pos="1418"/>
        </w:tabs>
        <w:ind w:firstLine="540"/>
      </w:pPr>
      <w:r w:rsidRPr="00661B6A">
        <w:t xml:space="preserve">     </w:t>
      </w:r>
      <w:r w:rsidR="00661B6A">
        <w:t xml:space="preserve"> </w:t>
      </w:r>
      <w:r w:rsidRPr="00661B6A">
        <w:t xml:space="preserve"> NUSPRĘSTA. Priimti sprendimą (pridedama).</w:t>
      </w:r>
    </w:p>
    <w:p w14:paraId="56791E07" w14:textId="60D7F90A" w:rsidR="006127D6" w:rsidRPr="006127D6" w:rsidRDefault="006127D6" w:rsidP="006127D6">
      <w:pPr>
        <w:pStyle w:val="Sraopastraipa"/>
        <w:tabs>
          <w:tab w:val="left" w:pos="993"/>
          <w:tab w:val="left" w:pos="1134"/>
          <w:tab w:val="left" w:pos="1276"/>
          <w:tab w:val="center" w:pos="1418"/>
        </w:tabs>
        <w:ind w:left="0" w:firstLine="993"/>
        <w:contextualSpacing/>
      </w:pPr>
    </w:p>
    <w:p w14:paraId="5A96CEA2" w14:textId="52C53CBB" w:rsidR="006127D6" w:rsidRPr="006127D6" w:rsidRDefault="006127D6" w:rsidP="003D6B60">
      <w:pPr>
        <w:pStyle w:val="Sraopastraipa"/>
        <w:numPr>
          <w:ilvl w:val="0"/>
          <w:numId w:val="13"/>
        </w:numPr>
        <w:tabs>
          <w:tab w:val="left" w:pos="993"/>
          <w:tab w:val="left" w:pos="1134"/>
          <w:tab w:val="left" w:pos="1276"/>
          <w:tab w:val="center" w:pos="1418"/>
        </w:tabs>
        <w:ind w:left="0" w:firstLine="993"/>
        <w:contextualSpacing/>
      </w:pPr>
      <w:r>
        <w:t>SVARSTYTA. B</w:t>
      </w:r>
      <w:r>
        <w:rPr>
          <w:color w:val="000000"/>
        </w:rPr>
        <w:t>eviltiškų skolų nurašymas</w:t>
      </w:r>
    </w:p>
    <w:p w14:paraId="409569D3" w14:textId="6F9F4B62" w:rsidR="006127D6" w:rsidRDefault="006127D6" w:rsidP="006127D6">
      <w:pPr>
        <w:tabs>
          <w:tab w:val="left" w:pos="709"/>
          <w:tab w:val="center" w:pos="5548"/>
        </w:tabs>
        <w:ind w:firstLine="700"/>
      </w:pPr>
      <w:r>
        <w:rPr>
          <w:iCs/>
        </w:rPr>
        <w:t xml:space="preserve">     Finansų ir ekonomikos komiteto pirmininkas Jonas Eugenijus </w:t>
      </w:r>
      <w:proofErr w:type="spellStart"/>
      <w:r>
        <w:rPr>
          <w:iCs/>
        </w:rPr>
        <w:t>Bačinskas</w:t>
      </w:r>
      <w:proofErr w:type="spellEnd"/>
      <w:r>
        <w:rPr>
          <w:iCs/>
        </w:rPr>
        <w:t xml:space="preserve"> teikė sprendimo projektą – n</w:t>
      </w:r>
      <w:r>
        <w:t xml:space="preserve">urašyti UAB </w:t>
      </w:r>
      <w:r w:rsidR="00EC11AC">
        <w:t>(duomenys nuasmeninti)</w:t>
      </w:r>
      <w:r>
        <w:t xml:space="preserve"> skolą už nuomą – 607,44 Eur, už komunalines paslaugas – 24,67 Eur</w:t>
      </w:r>
      <w:r w:rsidRPr="00EB38C3">
        <w:t xml:space="preserve"> </w:t>
      </w:r>
      <w:r>
        <w:t xml:space="preserve">patalpose, esančiose </w:t>
      </w:r>
      <w:r w:rsidR="00EC11AC">
        <w:t>(duomenys nuasmeninti)</w:t>
      </w:r>
      <w:r>
        <w:t xml:space="preserve"> ir UAB </w:t>
      </w:r>
      <w:r w:rsidR="00EC11AC">
        <w:t>(duomenys nuasmeninti)</w:t>
      </w:r>
      <w:r>
        <w:t xml:space="preserve"> skolą už nuomą – 228,87 Eur, už komunalines paslaugas – 80,70 Eur patalpose, esančiose </w:t>
      </w:r>
      <w:r w:rsidR="00EC11AC">
        <w:t>(duomenys nuasmeninti)</w:t>
      </w:r>
      <w:r>
        <w:t xml:space="preserve">. </w:t>
      </w:r>
    </w:p>
    <w:p w14:paraId="3F099327" w14:textId="4A758431" w:rsidR="006127D6" w:rsidRDefault="006127D6" w:rsidP="006127D6">
      <w:pPr>
        <w:ind w:firstLine="709"/>
      </w:pPr>
      <w:r>
        <w:t xml:space="preserve">      Pavesti Rietavo savivaldybės administracijos Buhalterinės apskaitos ir ūkio skyriui nurašyti beviltiškas skolas iš apskaitos, vadovaujantis Skolų pripažinimo beviltiškomis, jų nurašymo, apskaitos ir inventorizavimo tvarkos aprašo, patvirtinto Rietavo savivaldybės tarybos 2017 m. gegužės 18 d. sprendimu Nr. T1-112 „Dėl Skolų beviltiškumo, pastangų susigrąžinti šias skolas įrodymo ir beviltiškų skolų nurašymo taisyklių patvirtinimo“, nustatyta tvarka</w:t>
      </w:r>
      <w:r>
        <w:rPr>
          <w:color w:val="000000"/>
        </w:rPr>
        <w:t>.</w:t>
      </w:r>
    </w:p>
    <w:p w14:paraId="69B86BEB" w14:textId="0D4D4B2B" w:rsidR="006127D6" w:rsidRDefault="00661B6A" w:rsidP="006127D6">
      <w:pPr>
        <w:pStyle w:val="Sraopastraipa"/>
        <w:tabs>
          <w:tab w:val="left" w:pos="993"/>
          <w:tab w:val="left" w:pos="1134"/>
          <w:tab w:val="left" w:pos="1276"/>
          <w:tab w:val="center" w:pos="1418"/>
        </w:tabs>
        <w:ind w:left="0" w:firstLine="993"/>
        <w:contextualSpacing/>
      </w:pPr>
      <w:r>
        <w:t>Klausimą teikė Opozicijos lyderis Viktoras Krajinas.</w:t>
      </w:r>
    </w:p>
    <w:p w14:paraId="4C685B16" w14:textId="5A0C4DEA" w:rsidR="006127D6" w:rsidRPr="00661B6A" w:rsidRDefault="006127D6" w:rsidP="006127D6">
      <w:pPr>
        <w:ind w:firstLine="709"/>
        <w:rPr>
          <w:szCs w:val="24"/>
        </w:rPr>
      </w:pPr>
      <w:r w:rsidRPr="00661B6A">
        <w:t xml:space="preserve">  </w:t>
      </w:r>
      <w:r w:rsidRPr="00661B6A">
        <w:rPr>
          <w:szCs w:val="24"/>
        </w:rPr>
        <w:t xml:space="preserve"> </w:t>
      </w:r>
      <w:r w:rsidR="00661B6A">
        <w:rPr>
          <w:szCs w:val="24"/>
        </w:rPr>
        <w:t xml:space="preserve">  </w:t>
      </w:r>
      <w:r w:rsidRPr="00661B6A">
        <w:rPr>
          <w:szCs w:val="24"/>
        </w:rPr>
        <w:t>Balsuota už pateiktą sprendimo projektą – 1</w:t>
      </w:r>
      <w:r w:rsidR="00661B6A" w:rsidRPr="00661B6A">
        <w:rPr>
          <w:szCs w:val="24"/>
        </w:rPr>
        <w:t>7</w:t>
      </w:r>
      <w:r w:rsidRPr="00661B6A">
        <w:rPr>
          <w:szCs w:val="24"/>
        </w:rPr>
        <w:t xml:space="preserve"> už. </w:t>
      </w:r>
    </w:p>
    <w:p w14:paraId="5A7B37E7" w14:textId="5805DD23" w:rsidR="006127D6" w:rsidRPr="00661B6A" w:rsidRDefault="006127D6" w:rsidP="006127D6">
      <w:pPr>
        <w:pStyle w:val="Pagrindiniotekstotrauka2"/>
        <w:tabs>
          <w:tab w:val="left" w:pos="1276"/>
          <w:tab w:val="center" w:pos="1418"/>
        </w:tabs>
        <w:ind w:firstLine="540"/>
      </w:pPr>
      <w:r w:rsidRPr="00661B6A">
        <w:t xml:space="preserve">      </w:t>
      </w:r>
      <w:r w:rsidR="00661B6A">
        <w:t xml:space="preserve">  </w:t>
      </w:r>
      <w:r w:rsidRPr="00661B6A">
        <w:t>NUSPRĘSTA. Priimti sprendimą (pridedama).</w:t>
      </w:r>
    </w:p>
    <w:p w14:paraId="5B184051" w14:textId="77777777" w:rsidR="006127D6" w:rsidRPr="00661B6A" w:rsidRDefault="006127D6" w:rsidP="006127D6">
      <w:pPr>
        <w:pStyle w:val="Sraopastraipa"/>
        <w:tabs>
          <w:tab w:val="left" w:pos="993"/>
          <w:tab w:val="left" w:pos="1134"/>
          <w:tab w:val="left" w:pos="1276"/>
          <w:tab w:val="center" w:pos="1418"/>
        </w:tabs>
        <w:ind w:left="0" w:firstLine="993"/>
        <w:contextualSpacing/>
      </w:pPr>
    </w:p>
    <w:p w14:paraId="13C43EA2" w14:textId="314A235E" w:rsidR="006127D6" w:rsidRPr="006127D6" w:rsidRDefault="006127D6" w:rsidP="003D6B60">
      <w:pPr>
        <w:pStyle w:val="Sraopastraipa"/>
        <w:numPr>
          <w:ilvl w:val="0"/>
          <w:numId w:val="13"/>
        </w:numPr>
        <w:tabs>
          <w:tab w:val="left" w:pos="993"/>
          <w:tab w:val="left" w:pos="1134"/>
          <w:tab w:val="left" w:pos="1276"/>
          <w:tab w:val="center" w:pos="1418"/>
        </w:tabs>
        <w:ind w:left="0" w:firstLine="993"/>
        <w:contextualSpacing/>
      </w:pPr>
      <w:r>
        <w:t>SVARSTYTA. T</w:t>
      </w:r>
      <w:r>
        <w:rPr>
          <w:color w:val="000000"/>
        </w:rPr>
        <w:t>urto perdavimas Rietavo socialinių paslaugų centrui.</w:t>
      </w:r>
    </w:p>
    <w:p w14:paraId="68AD7168" w14:textId="615B112D" w:rsidR="006127D6" w:rsidRDefault="006127D6" w:rsidP="006127D6">
      <w:pPr>
        <w:tabs>
          <w:tab w:val="left" w:pos="851"/>
        </w:tabs>
        <w:ind w:firstLine="709"/>
        <w:rPr>
          <w:lang w:bidi="he-IL"/>
        </w:rPr>
      </w:pPr>
      <w:r>
        <w:rPr>
          <w:iCs/>
        </w:rPr>
        <w:t xml:space="preserve">     Finansų ir ekonomikos komiteto pirmininkas Jonas Eugenijus </w:t>
      </w:r>
      <w:proofErr w:type="spellStart"/>
      <w:r>
        <w:rPr>
          <w:iCs/>
        </w:rPr>
        <w:t>Bačinskas</w:t>
      </w:r>
      <w:proofErr w:type="spellEnd"/>
      <w:r>
        <w:rPr>
          <w:iCs/>
        </w:rPr>
        <w:t xml:space="preserve"> teikė sprendimo projektą – p</w:t>
      </w:r>
      <w:r>
        <w:rPr>
          <w:lang w:bidi="he-IL"/>
        </w:rPr>
        <w:t>erduoti Rietavo socialinių paslaugų centrui valdyti, naudoti ir disponuoti juo patikėjimo teise Rietavo savivaldybei nuosavybės teise priklausantį, šiuo metu Rietavo savivaldybės administracijos patikėjimo teise valdomą ilgalaikį materialųjį turtą, kurio įsigijimo vertė – 6 371,37 Eur, ir trumpalaikį materialųjį turtą, kurio įsigijimo vertė – 15 262,40 Eur, nuostatuose numatytai veiklai ir funkcijoms vykdyti (sąrašas pridedamas).</w:t>
      </w:r>
    </w:p>
    <w:p w14:paraId="60E4896E" w14:textId="3380DC6D" w:rsidR="006127D6" w:rsidRDefault="006127D6" w:rsidP="006127D6">
      <w:pPr>
        <w:ind w:firstLine="709"/>
        <w:rPr>
          <w:szCs w:val="24"/>
        </w:rPr>
      </w:pPr>
      <w:r>
        <w:t xml:space="preserve">    </w:t>
      </w:r>
      <w:r>
        <w:rPr>
          <w:szCs w:val="24"/>
        </w:rPr>
        <w:t>Įgalioti Savivaldybės administracijos direktorių  pasirašyti  sprendimo 1 punkte nurodyto turto perdavimo ir priėmimo aktą.</w:t>
      </w:r>
    </w:p>
    <w:p w14:paraId="0C6B78D8" w14:textId="01DCBFBA" w:rsidR="006127D6" w:rsidRPr="00661B6A" w:rsidRDefault="006127D6" w:rsidP="006127D6">
      <w:pPr>
        <w:ind w:firstLine="709"/>
        <w:rPr>
          <w:szCs w:val="24"/>
        </w:rPr>
      </w:pPr>
      <w:r w:rsidRPr="00661B6A">
        <w:t xml:space="preserve">  </w:t>
      </w:r>
      <w:r w:rsidRPr="00661B6A">
        <w:rPr>
          <w:szCs w:val="24"/>
        </w:rPr>
        <w:t xml:space="preserve"> Balsuota už pateiktą sprendimo projektą – 1</w:t>
      </w:r>
      <w:r w:rsidR="00661B6A" w:rsidRPr="00661B6A">
        <w:rPr>
          <w:szCs w:val="24"/>
        </w:rPr>
        <w:t>7</w:t>
      </w:r>
      <w:r w:rsidRPr="00661B6A">
        <w:rPr>
          <w:szCs w:val="24"/>
        </w:rPr>
        <w:t xml:space="preserve"> už. </w:t>
      </w:r>
    </w:p>
    <w:p w14:paraId="1207A740" w14:textId="77777777" w:rsidR="006127D6" w:rsidRPr="00661B6A" w:rsidRDefault="006127D6" w:rsidP="006127D6">
      <w:pPr>
        <w:pStyle w:val="Pagrindiniotekstotrauka2"/>
        <w:tabs>
          <w:tab w:val="left" w:pos="1276"/>
          <w:tab w:val="center" w:pos="1418"/>
        </w:tabs>
        <w:ind w:firstLine="540"/>
      </w:pPr>
      <w:r w:rsidRPr="00661B6A">
        <w:t xml:space="preserve">      NUSPRĘSTA. Priimti sprendimą (pridedama).</w:t>
      </w:r>
    </w:p>
    <w:p w14:paraId="74C6DF25" w14:textId="77777777" w:rsidR="006127D6" w:rsidRPr="006127D6" w:rsidRDefault="006127D6" w:rsidP="006127D6">
      <w:pPr>
        <w:pStyle w:val="Sraopastraipa"/>
        <w:tabs>
          <w:tab w:val="left" w:pos="993"/>
          <w:tab w:val="left" w:pos="1134"/>
          <w:tab w:val="left" w:pos="1276"/>
          <w:tab w:val="center" w:pos="1418"/>
        </w:tabs>
        <w:ind w:left="0" w:firstLine="993"/>
        <w:contextualSpacing/>
      </w:pPr>
    </w:p>
    <w:p w14:paraId="29F7C1D2" w14:textId="00C453D6" w:rsidR="006127D6" w:rsidRPr="006127D6" w:rsidRDefault="006127D6" w:rsidP="003D6B60">
      <w:pPr>
        <w:pStyle w:val="Sraopastraipa"/>
        <w:numPr>
          <w:ilvl w:val="0"/>
          <w:numId w:val="13"/>
        </w:numPr>
        <w:tabs>
          <w:tab w:val="left" w:pos="993"/>
          <w:tab w:val="left" w:pos="1134"/>
          <w:tab w:val="left" w:pos="1276"/>
          <w:tab w:val="center" w:pos="1418"/>
        </w:tabs>
        <w:ind w:left="0" w:firstLine="993"/>
        <w:contextualSpacing/>
      </w:pPr>
      <w:r>
        <w:t xml:space="preserve">SVARSTYTA. </w:t>
      </w:r>
      <w:r>
        <w:rPr>
          <w:iCs/>
        </w:rPr>
        <w:t>Rietavo savivaldybės tarybos 2024 m. vasario 8 d. sprendimo Nr. T1-9 „Dėl Rietavo savivaldybės 2024 metų biudžeto patvirtinimo“ pakeitimas.</w:t>
      </w:r>
    </w:p>
    <w:p w14:paraId="0C30733E" w14:textId="2BF4CB1D" w:rsidR="006127D6" w:rsidRPr="00110CCA" w:rsidRDefault="006127D6" w:rsidP="006127D6">
      <w:pPr>
        <w:rPr>
          <w:color w:val="000000"/>
          <w:highlight w:val="yellow"/>
        </w:rPr>
      </w:pPr>
      <w:r>
        <w:rPr>
          <w:iCs/>
        </w:rPr>
        <w:t xml:space="preserve">     Finansų ir ekonomikos komiteto pirmininkas Jonas Eugenijus </w:t>
      </w:r>
      <w:proofErr w:type="spellStart"/>
      <w:r>
        <w:rPr>
          <w:iCs/>
        </w:rPr>
        <w:t>Bačinskas</w:t>
      </w:r>
      <w:proofErr w:type="spellEnd"/>
      <w:r>
        <w:rPr>
          <w:iCs/>
        </w:rPr>
        <w:t xml:space="preserve"> teikė sprendimo projektą – </w:t>
      </w:r>
      <w:bookmarkStart w:id="9" w:name="_Hlk176148193"/>
      <w:r>
        <w:rPr>
          <w:color w:val="000000"/>
        </w:rPr>
        <w:t>p</w:t>
      </w:r>
      <w:r w:rsidRPr="00395284">
        <w:rPr>
          <w:color w:val="000000"/>
        </w:rPr>
        <w:t>akeisti Rietavo savivaldybės tarybos 2024 m. vasario 8 d. sprendimo Nr. T1-9 „Dėl Rietavo</w:t>
      </w:r>
      <w:r>
        <w:rPr>
          <w:color w:val="000000"/>
        </w:rPr>
        <w:t xml:space="preserve"> savivaldybės 2024 metų biudžeto </w:t>
      </w:r>
      <w:r w:rsidRPr="007209C8">
        <w:t>patvirtinimo“ kartu su kovo 21 d. sprendim</w:t>
      </w:r>
      <w:r>
        <w:t>o</w:t>
      </w:r>
      <w:r w:rsidRPr="007209C8">
        <w:t xml:space="preserve"> Nr. T1-59</w:t>
      </w:r>
      <w:r>
        <w:t>, balandžio 25 d. sprendimo Nr. T1-81, gegužės 30 d. sprendimo Nr. T1-101, birželio 26 d. sprendimo Nr. T1-118</w:t>
      </w:r>
      <w:r w:rsidRPr="007209C8">
        <w:t xml:space="preserve"> pakeitimais </w:t>
      </w:r>
      <w:bookmarkEnd w:id="9"/>
      <w:r w:rsidRPr="006D17BD">
        <w:t>1.1. ir 1.3. papunkčius ir juos išdėstyti taip:</w:t>
      </w:r>
    </w:p>
    <w:p w14:paraId="39C1C394" w14:textId="23058B2C" w:rsidR="006127D6" w:rsidRPr="00F56C83" w:rsidRDefault="006127D6" w:rsidP="006127D6">
      <w:pPr>
        <w:tabs>
          <w:tab w:val="left" w:pos="1134"/>
        </w:tabs>
      </w:pPr>
      <w:r>
        <w:t xml:space="preserve">     </w:t>
      </w:r>
      <w:r w:rsidRPr="00F56C83">
        <w:t xml:space="preserve">„1.1. pajamas – </w:t>
      </w:r>
      <w:bookmarkStart w:id="10" w:name="_Hlk176148296"/>
      <w:r>
        <w:t>18 234,378</w:t>
      </w:r>
      <w:r w:rsidRPr="00F56C83">
        <w:t xml:space="preserve"> tūkst. Eur</w:t>
      </w:r>
      <w:bookmarkEnd w:id="10"/>
      <w:r w:rsidRPr="00F56C83">
        <w:t>, iš jų iš Savivaldybės išlaikomų įstaigų pajamų už teikiamas paslaugas ir patalpų nuomos įmokas į Savivaldybės biudžetą – 418,5 tūkst. Eur ir 2023 metų nepanaudotų biudžeto lėšų likutį – 965,515 tūkst. Eur (1 priedas);</w:t>
      </w:r>
    </w:p>
    <w:p w14:paraId="5978C521" w14:textId="77777777" w:rsidR="006127D6" w:rsidRPr="006D17BD" w:rsidRDefault="006127D6" w:rsidP="006127D6">
      <w:pPr>
        <w:pStyle w:val="Sraopastraipa"/>
        <w:numPr>
          <w:ilvl w:val="1"/>
          <w:numId w:val="7"/>
        </w:numPr>
        <w:tabs>
          <w:tab w:val="left" w:pos="993"/>
          <w:tab w:val="left" w:pos="1134"/>
        </w:tabs>
        <w:ind w:left="0" w:firstLine="993"/>
        <w:contextualSpacing/>
        <w:jc w:val="both"/>
      </w:pPr>
      <w:r w:rsidRPr="006D17BD">
        <w:t xml:space="preserve">asignavimus – </w:t>
      </w:r>
      <w:r>
        <w:t>17 771,057</w:t>
      </w:r>
      <w:r w:rsidRPr="006D17BD">
        <w:t xml:space="preserve"> tūkst. Eur ir </w:t>
      </w:r>
      <w:r>
        <w:t>463,321</w:t>
      </w:r>
      <w:r w:rsidRPr="006D17BD">
        <w:t xml:space="preserve"> tūkst. Eur paskoloms grąžinti (3 priedas), iš jų:</w:t>
      </w:r>
    </w:p>
    <w:p w14:paraId="092F5DF4" w14:textId="33D61657" w:rsidR="006127D6" w:rsidRPr="00110CCA" w:rsidRDefault="006127D6" w:rsidP="006127D6">
      <w:pPr>
        <w:tabs>
          <w:tab w:val="left" w:pos="1134"/>
        </w:tabs>
        <w:rPr>
          <w:highlight w:val="yellow"/>
        </w:rPr>
      </w:pPr>
      <w:r>
        <w:t xml:space="preserve">     </w:t>
      </w:r>
      <w:r w:rsidRPr="006D17BD">
        <w:t>1.3.3. savarankiškosioms Savivaldybės funkcijoms vykdyti paskirstymą – 12</w:t>
      </w:r>
      <w:r>
        <w:t xml:space="preserve"> </w:t>
      </w:r>
      <w:r w:rsidRPr="006D17BD">
        <w:t>591,080 tūkst. Eur (tarp jų ir 2023 m. lėšų likutis, skirtas Savivaldybės socialinių būstų plėtrai – 57,422 tūkst. Eur, žemės realizavimo pajamų likutis – 55,692 tūkst. Eur, aplinkos apsaugos rėmimo programos lėšų likutis – 6,157 tūkst. Eur, Europos Sąjungos finansinės paramos lėšų likutis – 25,209 tūkst. Eur, biudžetinių įstaigų pajamų likutis – 201,090 tūkst. Eur, Savivaldybės biudžeto lėšų likutis – 619,945 tūkst. Eur) (6 priedas);“</w:t>
      </w:r>
    </w:p>
    <w:p w14:paraId="79CED0DC" w14:textId="0DA981E1" w:rsidR="006127D6" w:rsidRPr="00661B6A" w:rsidRDefault="006127D6" w:rsidP="006127D6">
      <w:pPr>
        <w:ind w:firstLine="709"/>
        <w:rPr>
          <w:szCs w:val="24"/>
        </w:rPr>
      </w:pPr>
      <w:r>
        <w:t xml:space="preserve">   </w:t>
      </w:r>
      <w:r w:rsidRPr="005425C6">
        <w:rPr>
          <w:b/>
          <w:bCs/>
          <w:i/>
          <w:iCs/>
          <w:szCs w:val="24"/>
        </w:rPr>
        <w:t xml:space="preserve"> </w:t>
      </w:r>
      <w:r w:rsidRPr="00661B6A">
        <w:rPr>
          <w:szCs w:val="24"/>
        </w:rPr>
        <w:t>Balsuota už pateiktą sprendimo projektą – 1</w:t>
      </w:r>
      <w:r w:rsidR="00661B6A" w:rsidRPr="00661B6A">
        <w:rPr>
          <w:szCs w:val="24"/>
        </w:rPr>
        <w:t>7</w:t>
      </w:r>
      <w:r w:rsidRPr="00661B6A">
        <w:rPr>
          <w:szCs w:val="24"/>
        </w:rPr>
        <w:t xml:space="preserve"> už. </w:t>
      </w:r>
    </w:p>
    <w:p w14:paraId="0E2F7698" w14:textId="742C2374" w:rsidR="006127D6" w:rsidRPr="00661B6A" w:rsidRDefault="006127D6" w:rsidP="006127D6">
      <w:pPr>
        <w:pStyle w:val="Pagrindiniotekstotrauka2"/>
        <w:tabs>
          <w:tab w:val="left" w:pos="1276"/>
          <w:tab w:val="center" w:pos="1418"/>
        </w:tabs>
        <w:ind w:firstLine="540"/>
      </w:pPr>
      <w:r w:rsidRPr="00661B6A">
        <w:t xml:space="preserve">       NUSPRĘSTA. Priimti sprendimą (pridedama).</w:t>
      </w:r>
    </w:p>
    <w:p w14:paraId="04ACF20F" w14:textId="77777777" w:rsidR="006127D6" w:rsidRPr="006127D6" w:rsidRDefault="006127D6" w:rsidP="006127D6">
      <w:pPr>
        <w:pStyle w:val="Sraopastraipa"/>
        <w:tabs>
          <w:tab w:val="left" w:pos="1134"/>
          <w:tab w:val="left" w:pos="1276"/>
          <w:tab w:val="center" w:pos="1418"/>
        </w:tabs>
        <w:ind w:left="0" w:firstLine="993"/>
        <w:contextualSpacing/>
      </w:pPr>
    </w:p>
    <w:p w14:paraId="5D2EC4C1" w14:textId="1614D53B" w:rsidR="006127D6" w:rsidRPr="006127D6" w:rsidRDefault="006127D6" w:rsidP="003D6B60">
      <w:pPr>
        <w:pStyle w:val="Sraopastraipa"/>
        <w:numPr>
          <w:ilvl w:val="0"/>
          <w:numId w:val="13"/>
        </w:numPr>
        <w:tabs>
          <w:tab w:val="left" w:pos="993"/>
          <w:tab w:val="left" w:pos="1134"/>
          <w:tab w:val="left" w:pos="1276"/>
          <w:tab w:val="center" w:pos="1418"/>
        </w:tabs>
        <w:ind w:left="0" w:firstLine="993"/>
        <w:contextualSpacing/>
      </w:pPr>
      <w:r>
        <w:t>SVARSTYTA. P</w:t>
      </w:r>
      <w:r>
        <w:rPr>
          <w:iCs/>
        </w:rPr>
        <w:t>rioritetinės valstybinės reikšmės kelių ruožų su žvyro danga asfaltavimo programos Rietavo savivaldybėje eilės patvirtinimas.</w:t>
      </w:r>
    </w:p>
    <w:p w14:paraId="49888D37" w14:textId="5F7B26C7" w:rsidR="006127D6" w:rsidRDefault="006127D6" w:rsidP="006127D6">
      <w:r>
        <w:rPr>
          <w:iCs/>
        </w:rPr>
        <w:t xml:space="preserve">    Finansų ir ekonomikos komiteto pirmininkas Jonas Eugenijus </w:t>
      </w:r>
      <w:proofErr w:type="spellStart"/>
      <w:r>
        <w:rPr>
          <w:iCs/>
        </w:rPr>
        <w:t>Bačinskas</w:t>
      </w:r>
      <w:proofErr w:type="spellEnd"/>
      <w:r>
        <w:rPr>
          <w:iCs/>
        </w:rPr>
        <w:t xml:space="preserve"> teikė sprendimo projektą – p</w:t>
      </w:r>
      <w:r w:rsidRPr="00B2749C">
        <w:t xml:space="preserve">atvirtinti </w:t>
      </w:r>
      <w:r>
        <w:t xml:space="preserve">prioritetinę valstybinės reikšmės kelių ruožų su žvyro danga asfaltavimo programos </w:t>
      </w:r>
      <w:r w:rsidRPr="00B2749C">
        <w:t>Rietavo savivaldybėje</w:t>
      </w:r>
      <w:r>
        <w:t xml:space="preserve"> eilę</w:t>
      </w:r>
      <w:r w:rsidRPr="00B2749C">
        <w:t xml:space="preserve"> (pridedama).</w:t>
      </w:r>
    </w:p>
    <w:p w14:paraId="169E55C5" w14:textId="6C21F482" w:rsidR="006127D6" w:rsidRPr="00B2749C" w:rsidRDefault="006127D6" w:rsidP="006127D6">
      <w:r>
        <w:t xml:space="preserve">     Pavesti Savivaldybės administracijai pateikti priimtą sprendimą AB „Via Lietuva“.</w:t>
      </w:r>
    </w:p>
    <w:p w14:paraId="4629A62E" w14:textId="1CB589B1" w:rsidR="006127D6" w:rsidRDefault="00661B6A" w:rsidP="006127D6">
      <w:pPr>
        <w:pStyle w:val="Sraopastraipa"/>
        <w:tabs>
          <w:tab w:val="left" w:pos="993"/>
          <w:tab w:val="left" w:pos="1134"/>
          <w:tab w:val="left" w:pos="1276"/>
          <w:tab w:val="center" w:pos="1418"/>
        </w:tabs>
        <w:ind w:left="0" w:firstLine="993"/>
        <w:contextualSpacing/>
      </w:pPr>
      <w:r>
        <w:t>Klausimą teikė Tarybos narys Albinas Maslauskas, pasisakė Opozicijos lyderis Viktoras Krajinas.</w:t>
      </w:r>
    </w:p>
    <w:p w14:paraId="0E8B5B7D" w14:textId="175952BF" w:rsidR="006127D6" w:rsidRPr="00661B6A" w:rsidRDefault="006127D6" w:rsidP="006127D6">
      <w:pPr>
        <w:ind w:firstLine="709"/>
        <w:rPr>
          <w:szCs w:val="24"/>
        </w:rPr>
      </w:pPr>
      <w:r>
        <w:rPr>
          <w:b/>
          <w:bCs/>
          <w:i/>
          <w:iCs/>
          <w:szCs w:val="24"/>
        </w:rPr>
        <w:t xml:space="preserve">     </w:t>
      </w:r>
      <w:r w:rsidRPr="00661B6A">
        <w:rPr>
          <w:szCs w:val="24"/>
        </w:rPr>
        <w:t>Balsuota už pateiktą sprendimo projektą – 1</w:t>
      </w:r>
      <w:r w:rsidR="00661B6A" w:rsidRPr="00661B6A">
        <w:rPr>
          <w:szCs w:val="24"/>
        </w:rPr>
        <w:t>7</w:t>
      </w:r>
      <w:r w:rsidRPr="00661B6A">
        <w:rPr>
          <w:szCs w:val="24"/>
        </w:rPr>
        <w:t xml:space="preserve"> už. </w:t>
      </w:r>
    </w:p>
    <w:p w14:paraId="13419258" w14:textId="77777777" w:rsidR="006127D6" w:rsidRPr="00661B6A" w:rsidRDefault="006127D6" w:rsidP="006127D6">
      <w:pPr>
        <w:pStyle w:val="Pagrindiniotekstotrauka2"/>
        <w:tabs>
          <w:tab w:val="left" w:pos="1276"/>
          <w:tab w:val="center" w:pos="1418"/>
        </w:tabs>
        <w:ind w:firstLine="540"/>
      </w:pPr>
      <w:r w:rsidRPr="00661B6A">
        <w:t xml:space="preserve">       NUSPRĘSTA. Priimti sprendimą (pridedama).</w:t>
      </w:r>
    </w:p>
    <w:p w14:paraId="27980883" w14:textId="77777777" w:rsidR="006127D6" w:rsidRPr="006127D6" w:rsidRDefault="006127D6" w:rsidP="006127D6">
      <w:pPr>
        <w:pStyle w:val="Sraopastraipa"/>
        <w:tabs>
          <w:tab w:val="left" w:pos="993"/>
          <w:tab w:val="left" w:pos="1134"/>
          <w:tab w:val="left" w:pos="1276"/>
          <w:tab w:val="center" w:pos="1418"/>
        </w:tabs>
        <w:ind w:left="0" w:firstLine="993"/>
        <w:contextualSpacing/>
      </w:pPr>
    </w:p>
    <w:p w14:paraId="49F895C2" w14:textId="7146F05F" w:rsidR="00B751DD" w:rsidRDefault="00A3170C" w:rsidP="003D6B60">
      <w:pPr>
        <w:pStyle w:val="Sraopastraipa"/>
        <w:numPr>
          <w:ilvl w:val="0"/>
          <w:numId w:val="13"/>
        </w:numPr>
        <w:tabs>
          <w:tab w:val="left" w:pos="993"/>
          <w:tab w:val="left" w:pos="1134"/>
          <w:tab w:val="left" w:pos="1276"/>
          <w:tab w:val="center" w:pos="1418"/>
        </w:tabs>
        <w:ind w:left="0" w:firstLine="993"/>
        <w:contextualSpacing/>
      </w:pPr>
      <w:r>
        <w:t>Savivaldybės mero informacija</w:t>
      </w:r>
      <w:r w:rsidR="00B751DD">
        <w:t>.</w:t>
      </w:r>
    </w:p>
    <w:p w14:paraId="7E27FFF9" w14:textId="00DC26F5" w:rsidR="00A3170C" w:rsidRPr="00661B6A" w:rsidRDefault="006A31D5" w:rsidP="00A3170C">
      <w:pPr>
        <w:tabs>
          <w:tab w:val="center" w:pos="0"/>
        </w:tabs>
        <w:ind w:firstLine="709"/>
      </w:pPr>
      <w:r>
        <w:t xml:space="preserve">     </w:t>
      </w:r>
      <w:r w:rsidR="00A3170C" w:rsidRPr="00661B6A">
        <w:t xml:space="preserve">Savivaldybės meras Antanas Černeckis </w:t>
      </w:r>
      <w:r w:rsidR="000D5D2C" w:rsidRPr="00661B6A">
        <w:t>pateikė informaciją apie planuojamus posėdžius</w:t>
      </w:r>
      <w:r w:rsidR="00661B6A" w:rsidRPr="00661B6A">
        <w:t xml:space="preserve">: spalio 8 d. – Kolegijos posėdis, spalio 16 d. – komitetų posėdžiai, spalio 24 d. – Tarybos posėdis. Pakvietė dalyvauti Vietos savivaldos dienos minėjime Vilniuje, pristatė ateities darbus, pakvietė dalyvauti miesto šventėje </w:t>
      </w:r>
      <w:proofErr w:type="spellStart"/>
      <w:r w:rsidR="00661B6A" w:rsidRPr="00661B6A">
        <w:t>Mykolinėse</w:t>
      </w:r>
      <w:proofErr w:type="spellEnd"/>
      <w:r w:rsidR="00661B6A" w:rsidRPr="00661B6A">
        <w:t xml:space="preserve">. </w:t>
      </w:r>
      <w:r w:rsidR="000D5D2C" w:rsidRPr="00661B6A">
        <w:t xml:space="preserve"> </w:t>
      </w:r>
    </w:p>
    <w:p w14:paraId="7D70ED11" w14:textId="273CAACF" w:rsidR="00B751DD" w:rsidRDefault="00B751DD" w:rsidP="00B751DD">
      <w:pPr>
        <w:pStyle w:val="Pagrindiniotekstotrauka2"/>
        <w:tabs>
          <w:tab w:val="left" w:pos="1276"/>
          <w:tab w:val="center" w:pos="1418"/>
        </w:tabs>
        <w:ind w:firstLine="540"/>
      </w:pPr>
    </w:p>
    <w:p w14:paraId="66F7F00C" w14:textId="71DBA1FB" w:rsidR="00EC1D45" w:rsidRDefault="00A3170C" w:rsidP="002919F0">
      <w:pPr>
        <w:pStyle w:val="Sraopastraipa"/>
        <w:numPr>
          <w:ilvl w:val="0"/>
          <w:numId w:val="13"/>
        </w:numPr>
        <w:tabs>
          <w:tab w:val="left" w:pos="993"/>
          <w:tab w:val="left" w:pos="1134"/>
          <w:tab w:val="left" w:pos="1276"/>
          <w:tab w:val="center" w:pos="1418"/>
        </w:tabs>
        <w:ind w:hanging="267"/>
        <w:contextualSpacing/>
      </w:pPr>
      <w:r>
        <w:t>Tarybos narių siūlymai, paklausimai, pastabos</w:t>
      </w:r>
      <w:r w:rsidR="00EC1D45">
        <w:t>.</w:t>
      </w:r>
    </w:p>
    <w:p w14:paraId="5184E881" w14:textId="2F467882" w:rsidR="00FC07D3" w:rsidRPr="006127D6" w:rsidRDefault="00CB7945" w:rsidP="00A3170C">
      <w:pPr>
        <w:pStyle w:val="Sraopastraipa"/>
        <w:tabs>
          <w:tab w:val="left" w:pos="1134"/>
        </w:tabs>
        <w:ind w:left="0"/>
        <w:contextualSpacing/>
        <w:rPr>
          <w:b/>
          <w:bCs/>
          <w:i/>
          <w:iCs/>
        </w:rPr>
      </w:pPr>
      <w:r>
        <w:lastRenderedPageBreak/>
        <w:t xml:space="preserve">            </w:t>
      </w:r>
      <w:r w:rsidR="006B26D3">
        <w:t xml:space="preserve">    </w:t>
      </w:r>
      <w:r w:rsidR="00EC13CD">
        <w:t xml:space="preserve"> </w:t>
      </w:r>
    </w:p>
    <w:p w14:paraId="3D75CB5B" w14:textId="4772041A" w:rsidR="000A6314" w:rsidRPr="000E2F15" w:rsidRDefault="000A6314" w:rsidP="0044312A">
      <w:pPr>
        <w:pStyle w:val="Sraopastraipa"/>
        <w:tabs>
          <w:tab w:val="left" w:pos="993"/>
          <w:tab w:val="left" w:pos="1276"/>
        </w:tabs>
        <w:ind w:left="0"/>
        <w:contextualSpacing/>
        <w:rPr>
          <w:b/>
          <w:bCs/>
          <w:i/>
          <w:iCs/>
        </w:rPr>
      </w:pPr>
      <w:r w:rsidRPr="000E2F15">
        <w:rPr>
          <w:b/>
          <w:bCs/>
          <w:i/>
          <w:iCs/>
        </w:rPr>
        <w:t xml:space="preserve">                 </w:t>
      </w:r>
    </w:p>
    <w:p w14:paraId="27380CCC" w14:textId="23FDFADA" w:rsidR="003D311C" w:rsidRDefault="003D311C" w:rsidP="0044312A">
      <w:pPr>
        <w:pStyle w:val="Sraopastraipa"/>
        <w:tabs>
          <w:tab w:val="left" w:pos="993"/>
          <w:tab w:val="left" w:pos="1276"/>
        </w:tabs>
        <w:ind w:left="0"/>
        <w:contextualSpacing/>
      </w:pPr>
      <w:r>
        <w:t xml:space="preserve">                 Savivaldybės meras Antanas Černeckis padėkojo už posėdį.</w:t>
      </w:r>
    </w:p>
    <w:p w14:paraId="59212E7E" w14:textId="6901713C" w:rsidR="001B1334" w:rsidRDefault="001B1334" w:rsidP="0044312A">
      <w:pPr>
        <w:pStyle w:val="Sraopastraipa"/>
        <w:tabs>
          <w:tab w:val="left" w:pos="993"/>
          <w:tab w:val="left" w:pos="1276"/>
        </w:tabs>
        <w:ind w:left="0"/>
        <w:contextualSpacing/>
      </w:pPr>
      <w:r>
        <w:t xml:space="preserve"> </w:t>
      </w:r>
    </w:p>
    <w:p w14:paraId="069A98B2" w14:textId="08564BE0" w:rsidR="001B1334" w:rsidRDefault="00EF0873" w:rsidP="001B1334">
      <w:pPr>
        <w:pStyle w:val="Sraopastraipa"/>
        <w:tabs>
          <w:tab w:val="left" w:pos="993"/>
          <w:tab w:val="left" w:pos="1276"/>
        </w:tabs>
        <w:ind w:left="993"/>
        <w:contextualSpacing/>
      </w:pPr>
      <w:r>
        <w:t xml:space="preserve"> </w:t>
      </w:r>
    </w:p>
    <w:p w14:paraId="0DF41AAA" w14:textId="77777777" w:rsidR="001D2D2B" w:rsidRDefault="001D2D2B" w:rsidP="00161671">
      <w:pPr>
        <w:ind w:firstLine="0"/>
      </w:pPr>
      <w:r>
        <w:t xml:space="preserve">Posėdžio pirmininkas </w:t>
      </w:r>
      <w:r>
        <w:tab/>
      </w:r>
      <w:r>
        <w:tab/>
      </w:r>
      <w:r>
        <w:tab/>
      </w:r>
      <w:r>
        <w:tab/>
      </w:r>
      <w:r>
        <w:tab/>
      </w:r>
      <w:r>
        <w:tab/>
      </w:r>
      <w:r>
        <w:tab/>
      </w:r>
      <w:r>
        <w:tab/>
        <w:t>Antanas Černeckis</w:t>
      </w:r>
    </w:p>
    <w:p w14:paraId="68AFAE38" w14:textId="77777777" w:rsidR="00075E48" w:rsidRDefault="00075E48" w:rsidP="00161671">
      <w:pPr>
        <w:ind w:firstLine="0"/>
      </w:pPr>
    </w:p>
    <w:p w14:paraId="36BB789B" w14:textId="77777777" w:rsidR="00075E48" w:rsidRDefault="00075E48" w:rsidP="00161671">
      <w:pPr>
        <w:ind w:firstLine="0"/>
      </w:pPr>
    </w:p>
    <w:p w14:paraId="510E991D" w14:textId="77777777" w:rsidR="00167139" w:rsidRDefault="00167139" w:rsidP="00161671">
      <w:pPr>
        <w:ind w:firstLine="0"/>
      </w:pPr>
    </w:p>
    <w:p w14:paraId="3814E053" w14:textId="289801CC"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5"/>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B6740F" w14:textId="77777777" w:rsidR="00A36132" w:rsidRDefault="00A36132">
      <w:r>
        <w:separator/>
      </w:r>
    </w:p>
  </w:endnote>
  <w:endnote w:type="continuationSeparator" w:id="0">
    <w:p w14:paraId="5E454EA9" w14:textId="77777777" w:rsidR="00A36132" w:rsidRDefault="00A3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LT">
    <w:altName w:val="Times New Roman"/>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7C906" w14:textId="77777777" w:rsidR="004A5343" w:rsidRDefault="004A5343">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3E67C" w14:textId="77777777" w:rsidR="004A5343" w:rsidRDefault="004A5343">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EB4D7" w14:textId="77777777" w:rsidR="00A36132" w:rsidRDefault="00A36132">
      <w:r>
        <w:separator/>
      </w:r>
    </w:p>
  </w:footnote>
  <w:footnote w:type="continuationSeparator" w:id="0">
    <w:p w14:paraId="00BAD9F4" w14:textId="77777777" w:rsidR="00A36132" w:rsidRDefault="00A36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94455"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DF161E" w14:textId="77777777" w:rsidR="004A5343" w:rsidRDefault="004A53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81B01A"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B7945">
      <w:rPr>
        <w:rStyle w:val="Puslapionumeris"/>
        <w:noProof/>
      </w:rPr>
      <w:t>3</w:t>
    </w:r>
    <w:r>
      <w:rPr>
        <w:rStyle w:val="Puslapionumeris"/>
      </w:rPr>
      <w:fldChar w:fldCharType="end"/>
    </w:r>
  </w:p>
  <w:p w14:paraId="374D82DA" w14:textId="77777777" w:rsidR="004A5343" w:rsidRDefault="004A53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73F03"/>
    <w:multiLevelType w:val="hybridMultilevel"/>
    <w:tmpl w:val="DB329D6E"/>
    <w:lvl w:ilvl="0" w:tplc="6C4C140E">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3751E8B"/>
    <w:multiLevelType w:val="hybridMultilevel"/>
    <w:tmpl w:val="12F822E8"/>
    <w:lvl w:ilvl="0" w:tplc="CCB26D2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 w15:restartNumberingAfterBreak="0">
    <w:nsid w:val="16AC6D5F"/>
    <w:multiLevelType w:val="hybridMultilevel"/>
    <w:tmpl w:val="83282782"/>
    <w:lvl w:ilvl="0" w:tplc="24E6F0D4">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B375530"/>
    <w:multiLevelType w:val="hybridMultilevel"/>
    <w:tmpl w:val="5880948E"/>
    <w:lvl w:ilvl="0" w:tplc="8976E8F4">
      <w:start w:val="5"/>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4" w15:restartNumberingAfterBreak="0">
    <w:nsid w:val="1F2A520B"/>
    <w:multiLevelType w:val="hybridMultilevel"/>
    <w:tmpl w:val="438CC94C"/>
    <w:lvl w:ilvl="0" w:tplc="5C70B99C">
      <w:start w:val="5"/>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26DB49D3"/>
    <w:multiLevelType w:val="hybridMultilevel"/>
    <w:tmpl w:val="81309EEE"/>
    <w:lvl w:ilvl="0" w:tplc="140A02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D4614EC"/>
    <w:multiLevelType w:val="hybridMultilevel"/>
    <w:tmpl w:val="5EEC204E"/>
    <w:lvl w:ilvl="0" w:tplc="D25EF0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8" w15:restartNumberingAfterBreak="0">
    <w:nsid w:val="30AF536B"/>
    <w:multiLevelType w:val="hybridMultilevel"/>
    <w:tmpl w:val="86E0AD74"/>
    <w:lvl w:ilvl="0" w:tplc="BC28BDB4">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A9759B"/>
    <w:multiLevelType w:val="hybridMultilevel"/>
    <w:tmpl w:val="D43214D0"/>
    <w:lvl w:ilvl="0" w:tplc="C8924090">
      <w:start w:val="1"/>
      <w:numFmt w:val="decimal"/>
      <w:lvlText w:val="%1."/>
      <w:lvlJc w:val="left"/>
      <w:pPr>
        <w:ind w:left="1070" w:hanging="360"/>
      </w:pPr>
      <w:rPr>
        <w:rFonts w:hint="default"/>
        <w:b w:val="0"/>
        <w:bCs w:val="0"/>
        <w:i w:val="0"/>
        <w:iCs/>
        <w:strike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C485803"/>
    <w:multiLevelType w:val="hybridMultilevel"/>
    <w:tmpl w:val="E2686716"/>
    <w:lvl w:ilvl="0" w:tplc="173E14E4">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1"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2" w15:restartNumberingAfterBreak="0">
    <w:nsid w:val="47AE14C3"/>
    <w:multiLevelType w:val="hybridMultilevel"/>
    <w:tmpl w:val="5D78260C"/>
    <w:lvl w:ilvl="0" w:tplc="0DAE40A8">
      <w:start w:val="1"/>
      <w:numFmt w:val="decimal"/>
      <w:lvlText w:val="%1."/>
      <w:lvlJc w:val="left"/>
      <w:pPr>
        <w:ind w:left="1211" w:hanging="360"/>
      </w:pPr>
      <w:rPr>
        <w:rFonts w:ascii="Times New Roman" w:hAnsi="Times New Roman" w:cs="Times New Roman"/>
        <w:sz w:val="24"/>
        <w:szCs w:val="24"/>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55573C37"/>
    <w:multiLevelType w:val="multilevel"/>
    <w:tmpl w:val="49E4392C"/>
    <w:lvl w:ilvl="0">
      <w:start w:val="1"/>
      <w:numFmt w:val="decimal"/>
      <w:lvlText w:val="%1."/>
      <w:lvlJc w:val="left"/>
      <w:pPr>
        <w:ind w:left="1429" w:hanging="360"/>
      </w:pPr>
      <w:rPr>
        <w:rFonts w:ascii="Times New Roman" w:eastAsia="Times New Roman" w:hAnsi="Times New Roman" w:cs="Times New Roman"/>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4" w15:restartNumberingAfterBreak="0">
    <w:nsid w:val="565B1AC6"/>
    <w:multiLevelType w:val="hybridMultilevel"/>
    <w:tmpl w:val="D77C58C2"/>
    <w:lvl w:ilvl="0" w:tplc="27D6BAD4">
      <w:start w:val="4"/>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15" w15:restartNumberingAfterBreak="0">
    <w:nsid w:val="62330674"/>
    <w:multiLevelType w:val="hybridMultilevel"/>
    <w:tmpl w:val="0ED2FCF4"/>
    <w:lvl w:ilvl="0" w:tplc="F0FA636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6" w15:restartNumberingAfterBreak="0">
    <w:nsid w:val="6495705F"/>
    <w:multiLevelType w:val="hybridMultilevel"/>
    <w:tmpl w:val="F66068C4"/>
    <w:lvl w:ilvl="0" w:tplc="939C5F2E">
      <w:start w:val="3"/>
      <w:numFmt w:val="decimal"/>
      <w:lvlText w:val="%1."/>
      <w:lvlJc w:val="left"/>
      <w:pPr>
        <w:ind w:left="1440" w:hanging="360"/>
      </w:pPr>
      <w:rPr>
        <w:rFonts w:hint="default"/>
        <w:i w:val="0"/>
        <w:iCs/>
        <w:strike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65A007EC"/>
    <w:multiLevelType w:val="hybridMultilevel"/>
    <w:tmpl w:val="891C5D3C"/>
    <w:lvl w:ilvl="0" w:tplc="13A282B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ABA2C92"/>
    <w:multiLevelType w:val="multilevel"/>
    <w:tmpl w:val="5802C13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2015C"/>
    <w:multiLevelType w:val="multilevel"/>
    <w:tmpl w:val="AFF25AE8"/>
    <w:lvl w:ilvl="0">
      <w:start w:val="1"/>
      <w:numFmt w:val="decimal"/>
      <w:lvlText w:val="%1."/>
      <w:lvlJc w:val="left"/>
      <w:pPr>
        <w:ind w:left="360" w:hanging="360"/>
      </w:pPr>
      <w:rPr>
        <w:rFonts w:hint="default"/>
      </w:rPr>
    </w:lvl>
    <w:lvl w:ilvl="1">
      <w:start w:val="3"/>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1" w15:restartNumberingAfterBreak="0">
    <w:nsid w:val="7E554E07"/>
    <w:multiLevelType w:val="hybridMultilevel"/>
    <w:tmpl w:val="C002A08E"/>
    <w:lvl w:ilvl="0" w:tplc="2E026D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47325567">
    <w:abstractNumId w:val="7"/>
  </w:num>
  <w:num w:numId="2" w16cid:durableId="1685091923">
    <w:abstractNumId w:val="11"/>
  </w:num>
  <w:num w:numId="3" w16cid:durableId="2072460235">
    <w:abstractNumId w:val="19"/>
  </w:num>
  <w:num w:numId="4" w16cid:durableId="1649093846">
    <w:abstractNumId w:val="16"/>
  </w:num>
  <w:num w:numId="5" w16cid:durableId="1217208183">
    <w:abstractNumId w:val="1"/>
  </w:num>
  <w:num w:numId="6" w16cid:durableId="2035036733">
    <w:abstractNumId w:val="8"/>
  </w:num>
  <w:num w:numId="7" w16cid:durableId="1849906671">
    <w:abstractNumId w:val="20"/>
  </w:num>
  <w:num w:numId="8" w16cid:durableId="2083718117">
    <w:abstractNumId w:val="14"/>
  </w:num>
  <w:num w:numId="9" w16cid:durableId="2025277250">
    <w:abstractNumId w:val="9"/>
  </w:num>
  <w:num w:numId="10" w16cid:durableId="532420827">
    <w:abstractNumId w:val="3"/>
  </w:num>
  <w:num w:numId="11" w16cid:durableId="2072119525">
    <w:abstractNumId w:val="15"/>
  </w:num>
  <w:num w:numId="12" w16cid:durableId="1152990713">
    <w:abstractNumId w:val="0"/>
  </w:num>
  <w:num w:numId="13" w16cid:durableId="833254448">
    <w:abstractNumId w:val="4"/>
  </w:num>
  <w:num w:numId="14" w16cid:durableId="210922668">
    <w:abstractNumId w:val="18"/>
  </w:num>
  <w:num w:numId="15" w16cid:durableId="1224175052">
    <w:abstractNumId w:val="10"/>
  </w:num>
  <w:num w:numId="16" w16cid:durableId="2080983575">
    <w:abstractNumId w:val="2"/>
  </w:num>
  <w:num w:numId="17" w16cid:durableId="1775784922">
    <w:abstractNumId w:val="12"/>
  </w:num>
  <w:num w:numId="18" w16cid:durableId="1567374391">
    <w:abstractNumId w:val="6"/>
  </w:num>
  <w:num w:numId="19" w16cid:durableId="2033141020">
    <w:abstractNumId w:val="21"/>
  </w:num>
  <w:num w:numId="20" w16cid:durableId="2073237811">
    <w:abstractNumId w:val="13"/>
  </w:num>
  <w:num w:numId="21" w16cid:durableId="1901818173">
    <w:abstractNumId w:val="17"/>
  </w:num>
  <w:num w:numId="22" w16cid:durableId="16505974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A9F"/>
    <w:rsid w:val="00003854"/>
    <w:rsid w:val="00003EA0"/>
    <w:rsid w:val="000044A7"/>
    <w:rsid w:val="000044C6"/>
    <w:rsid w:val="0000478B"/>
    <w:rsid w:val="00005955"/>
    <w:rsid w:val="00006DAF"/>
    <w:rsid w:val="000076E7"/>
    <w:rsid w:val="00007E79"/>
    <w:rsid w:val="00010505"/>
    <w:rsid w:val="00010720"/>
    <w:rsid w:val="00010EA1"/>
    <w:rsid w:val="00011BA0"/>
    <w:rsid w:val="0001266C"/>
    <w:rsid w:val="000131F7"/>
    <w:rsid w:val="00013798"/>
    <w:rsid w:val="000138D1"/>
    <w:rsid w:val="0001448D"/>
    <w:rsid w:val="0001618E"/>
    <w:rsid w:val="0001623C"/>
    <w:rsid w:val="0001675E"/>
    <w:rsid w:val="00017205"/>
    <w:rsid w:val="00017281"/>
    <w:rsid w:val="000172F8"/>
    <w:rsid w:val="00017477"/>
    <w:rsid w:val="00017780"/>
    <w:rsid w:val="00017DFF"/>
    <w:rsid w:val="00017E44"/>
    <w:rsid w:val="00021006"/>
    <w:rsid w:val="00021AC5"/>
    <w:rsid w:val="00021EAC"/>
    <w:rsid w:val="0002213F"/>
    <w:rsid w:val="0002226D"/>
    <w:rsid w:val="00023ABE"/>
    <w:rsid w:val="00024242"/>
    <w:rsid w:val="00024CC0"/>
    <w:rsid w:val="0002622E"/>
    <w:rsid w:val="000265C0"/>
    <w:rsid w:val="00026FE4"/>
    <w:rsid w:val="0003016D"/>
    <w:rsid w:val="0003033F"/>
    <w:rsid w:val="000312BC"/>
    <w:rsid w:val="000318F7"/>
    <w:rsid w:val="00031A32"/>
    <w:rsid w:val="00031A33"/>
    <w:rsid w:val="00032F29"/>
    <w:rsid w:val="00034A7A"/>
    <w:rsid w:val="00036532"/>
    <w:rsid w:val="000365EF"/>
    <w:rsid w:val="00036E8E"/>
    <w:rsid w:val="0003717F"/>
    <w:rsid w:val="00037238"/>
    <w:rsid w:val="00037FFE"/>
    <w:rsid w:val="00040D02"/>
    <w:rsid w:val="000417AC"/>
    <w:rsid w:val="00041F3E"/>
    <w:rsid w:val="00041FE7"/>
    <w:rsid w:val="000425AB"/>
    <w:rsid w:val="00043634"/>
    <w:rsid w:val="0004364C"/>
    <w:rsid w:val="00044FE4"/>
    <w:rsid w:val="00046C13"/>
    <w:rsid w:val="00046DF9"/>
    <w:rsid w:val="00047242"/>
    <w:rsid w:val="000476FF"/>
    <w:rsid w:val="00047ED3"/>
    <w:rsid w:val="000506F7"/>
    <w:rsid w:val="00050AA6"/>
    <w:rsid w:val="000519EB"/>
    <w:rsid w:val="00051E35"/>
    <w:rsid w:val="00052177"/>
    <w:rsid w:val="00052919"/>
    <w:rsid w:val="00054073"/>
    <w:rsid w:val="000549C2"/>
    <w:rsid w:val="00054B77"/>
    <w:rsid w:val="000550C0"/>
    <w:rsid w:val="00055BF5"/>
    <w:rsid w:val="000567EE"/>
    <w:rsid w:val="00057434"/>
    <w:rsid w:val="000576B4"/>
    <w:rsid w:val="000609FA"/>
    <w:rsid w:val="00061383"/>
    <w:rsid w:val="0006178F"/>
    <w:rsid w:val="00061DF5"/>
    <w:rsid w:val="00063D3C"/>
    <w:rsid w:val="00064C1C"/>
    <w:rsid w:val="000650C7"/>
    <w:rsid w:val="0006523E"/>
    <w:rsid w:val="00065384"/>
    <w:rsid w:val="000667DF"/>
    <w:rsid w:val="000667F2"/>
    <w:rsid w:val="00066FA6"/>
    <w:rsid w:val="00070166"/>
    <w:rsid w:val="000707D0"/>
    <w:rsid w:val="0007128B"/>
    <w:rsid w:val="0007136C"/>
    <w:rsid w:val="000719BE"/>
    <w:rsid w:val="00072194"/>
    <w:rsid w:val="0007242A"/>
    <w:rsid w:val="00074C73"/>
    <w:rsid w:val="00074C82"/>
    <w:rsid w:val="00074D5A"/>
    <w:rsid w:val="00075A47"/>
    <w:rsid w:val="00075A77"/>
    <w:rsid w:val="00075AC0"/>
    <w:rsid w:val="00075C54"/>
    <w:rsid w:val="00075DCF"/>
    <w:rsid w:val="00075E48"/>
    <w:rsid w:val="00076750"/>
    <w:rsid w:val="00077512"/>
    <w:rsid w:val="00077CA6"/>
    <w:rsid w:val="000801DF"/>
    <w:rsid w:val="000817A1"/>
    <w:rsid w:val="00081A71"/>
    <w:rsid w:val="00082006"/>
    <w:rsid w:val="0008263F"/>
    <w:rsid w:val="00083469"/>
    <w:rsid w:val="00085263"/>
    <w:rsid w:val="00085567"/>
    <w:rsid w:val="00085B32"/>
    <w:rsid w:val="00085B98"/>
    <w:rsid w:val="00085DCC"/>
    <w:rsid w:val="00087006"/>
    <w:rsid w:val="0008734F"/>
    <w:rsid w:val="00087675"/>
    <w:rsid w:val="00087CBE"/>
    <w:rsid w:val="00087D0F"/>
    <w:rsid w:val="00090A8D"/>
    <w:rsid w:val="00091B9D"/>
    <w:rsid w:val="00091BEC"/>
    <w:rsid w:val="0009234A"/>
    <w:rsid w:val="000937A7"/>
    <w:rsid w:val="0009409E"/>
    <w:rsid w:val="00094674"/>
    <w:rsid w:val="000948A7"/>
    <w:rsid w:val="00095660"/>
    <w:rsid w:val="000957BF"/>
    <w:rsid w:val="00096447"/>
    <w:rsid w:val="00096B5C"/>
    <w:rsid w:val="00096FCC"/>
    <w:rsid w:val="0009741E"/>
    <w:rsid w:val="000A05F0"/>
    <w:rsid w:val="000A07E5"/>
    <w:rsid w:val="000A16F2"/>
    <w:rsid w:val="000A21D4"/>
    <w:rsid w:val="000A22E4"/>
    <w:rsid w:val="000A34F8"/>
    <w:rsid w:val="000A446B"/>
    <w:rsid w:val="000A46C8"/>
    <w:rsid w:val="000A50ED"/>
    <w:rsid w:val="000A52F2"/>
    <w:rsid w:val="000A6314"/>
    <w:rsid w:val="000A64B4"/>
    <w:rsid w:val="000A6736"/>
    <w:rsid w:val="000A67D3"/>
    <w:rsid w:val="000A75E6"/>
    <w:rsid w:val="000A79A9"/>
    <w:rsid w:val="000A7D00"/>
    <w:rsid w:val="000A7E90"/>
    <w:rsid w:val="000B10CC"/>
    <w:rsid w:val="000B14BA"/>
    <w:rsid w:val="000B1587"/>
    <w:rsid w:val="000B1BD1"/>
    <w:rsid w:val="000B22A3"/>
    <w:rsid w:val="000B2C28"/>
    <w:rsid w:val="000B422F"/>
    <w:rsid w:val="000B4741"/>
    <w:rsid w:val="000B5BFE"/>
    <w:rsid w:val="000B5C67"/>
    <w:rsid w:val="000B7075"/>
    <w:rsid w:val="000B77BA"/>
    <w:rsid w:val="000B7B6B"/>
    <w:rsid w:val="000B7DB3"/>
    <w:rsid w:val="000C081E"/>
    <w:rsid w:val="000C1459"/>
    <w:rsid w:val="000C1701"/>
    <w:rsid w:val="000C2DBC"/>
    <w:rsid w:val="000C344D"/>
    <w:rsid w:val="000C41A0"/>
    <w:rsid w:val="000C4D03"/>
    <w:rsid w:val="000C5195"/>
    <w:rsid w:val="000C5395"/>
    <w:rsid w:val="000C59DE"/>
    <w:rsid w:val="000C5BCA"/>
    <w:rsid w:val="000C5D20"/>
    <w:rsid w:val="000C64D1"/>
    <w:rsid w:val="000C6942"/>
    <w:rsid w:val="000C7695"/>
    <w:rsid w:val="000D0D2D"/>
    <w:rsid w:val="000D198D"/>
    <w:rsid w:val="000D255A"/>
    <w:rsid w:val="000D2E45"/>
    <w:rsid w:val="000D32CA"/>
    <w:rsid w:val="000D3D4D"/>
    <w:rsid w:val="000D412C"/>
    <w:rsid w:val="000D43AE"/>
    <w:rsid w:val="000D4ADB"/>
    <w:rsid w:val="000D5963"/>
    <w:rsid w:val="000D5D2C"/>
    <w:rsid w:val="000D61AB"/>
    <w:rsid w:val="000D6DFE"/>
    <w:rsid w:val="000E042A"/>
    <w:rsid w:val="000E0DE9"/>
    <w:rsid w:val="000E0E4E"/>
    <w:rsid w:val="000E1411"/>
    <w:rsid w:val="000E24F2"/>
    <w:rsid w:val="000E2CCE"/>
    <w:rsid w:val="000E2F15"/>
    <w:rsid w:val="000E4004"/>
    <w:rsid w:val="000E62FA"/>
    <w:rsid w:val="000E63B7"/>
    <w:rsid w:val="000E6709"/>
    <w:rsid w:val="000E6A85"/>
    <w:rsid w:val="000E6E30"/>
    <w:rsid w:val="000E6EC4"/>
    <w:rsid w:val="000E7415"/>
    <w:rsid w:val="000E77D8"/>
    <w:rsid w:val="000F1072"/>
    <w:rsid w:val="000F1528"/>
    <w:rsid w:val="000F1F44"/>
    <w:rsid w:val="000F2CA2"/>
    <w:rsid w:val="000F322B"/>
    <w:rsid w:val="000F3FFA"/>
    <w:rsid w:val="000F42A6"/>
    <w:rsid w:val="000F4356"/>
    <w:rsid w:val="000F4F07"/>
    <w:rsid w:val="000F5866"/>
    <w:rsid w:val="000F6734"/>
    <w:rsid w:val="000F69E8"/>
    <w:rsid w:val="000F6BE6"/>
    <w:rsid w:val="000F6CAB"/>
    <w:rsid w:val="000F7A8F"/>
    <w:rsid w:val="000F7FBC"/>
    <w:rsid w:val="001009E7"/>
    <w:rsid w:val="00100BDD"/>
    <w:rsid w:val="00100DC0"/>
    <w:rsid w:val="00101042"/>
    <w:rsid w:val="0010145D"/>
    <w:rsid w:val="00102A87"/>
    <w:rsid w:val="0010370F"/>
    <w:rsid w:val="00103A02"/>
    <w:rsid w:val="00104636"/>
    <w:rsid w:val="00104AE3"/>
    <w:rsid w:val="00105877"/>
    <w:rsid w:val="00105B59"/>
    <w:rsid w:val="00106DED"/>
    <w:rsid w:val="001072E0"/>
    <w:rsid w:val="001078EB"/>
    <w:rsid w:val="0011123E"/>
    <w:rsid w:val="001114DC"/>
    <w:rsid w:val="0011276D"/>
    <w:rsid w:val="00113A16"/>
    <w:rsid w:val="001140EE"/>
    <w:rsid w:val="0011412D"/>
    <w:rsid w:val="001144AB"/>
    <w:rsid w:val="001145C4"/>
    <w:rsid w:val="00114B03"/>
    <w:rsid w:val="001152FD"/>
    <w:rsid w:val="00115826"/>
    <w:rsid w:val="001160F8"/>
    <w:rsid w:val="001165D8"/>
    <w:rsid w:val="00116797"/>
    <w:rsid w:val="001169EF"/>
    <w:rsid w:val="00116A7A"/>
    <w:rsid w:val="00116E4D"/>
    <w:rsid w:val="00116EAB"/>
    <w:rsid w:val="001170E2"/>
    <w:rsid w:val="0011791E"/>
    <w:rsid w:val="00117A8D"/>
    <w:rsid w:val="00117DCF"/>
    <w:rsid w:val="00120404"/>
    <w:rsid w:val="0012095E"/>
    <w:rsid w:val="00121CA5"/>
    <w:rsid w:val="00121FE0"/>
    <w:rsid w:val="001220E5"/>
    <w:rsid w:val="001225BB"/>
    <w:rsid w:val="001239B7"/>
    <w:rsid w:val="00125A35"/>
    <w:rsid w:val="00126343"/>
    <w:rsid w:val="001268F9"/>
    <w:rsid w:val="00127B2B"/>
    <w:rsid w:val="00127E2D"/>
    <w:rsid w:val="0013004B"/>
    <w:rsid w:val="00130ABB"/>
    <w:rsid w:val="001313C7"/>
    <w:rsid w:val="0013175D"/>
    <w:rsid w:val="00131CA4"/>
    <w:rsid w:val="00132636"/>
    <w:rsid w:val="00132708"/>
    <w:rsid w:val="00133781"/>
    <w:rsid w:val="00133EE7"/>
    <w:rsid w:val="001350D7"/>
    <w:rsid w:val="0013513E"/>
    <w:rsid w:val="001354C8"/>
    <w:rsid w:val="0013591B"/>
    <w:rsid w:val="00136EE7"/>
    <w:rsid w:val="00137DA0"/>
    <w:rsid w:val="00137DBC"/>
    <w:rsid w:val="00141AE6"/>
    <w:rsid w:val="00141FFE"/>
    <w:rsid w:val="001427FF"/>
    <w:rsid w:val="001433DB"/>
    <w:rsid w:val="0014362C"/>
    <w:rsid w:val="0014483E"/>
    <w:rsid w:val="00144E96"/>
    <w:rsid w:val="001450B6"/>
    <w:rsid w:val="0014672B"/>
    <w:rsid w:val="00147D1D"/>
    <w:rsid w:val="00150908"/>
    <w:rsid w:val="00150A1D"/>
    <w:rsid w:val="00151004"/>
    <w:rsid w:val="00151083"/>
    <w:rsid w:val="001528B7"/>
    <w:rsid w:val="00152FED"/>
    <w:rsid w:val="001553DB"/>
    <w:rsid w:val="00155543"/>
    <w:rsid w:val="001559F4"/>
    <w:rsid w:val="00156F73"/>
    <w:rsid w:val="00157CE4"/>
    <w:rsid w:val="00161671"/>
    <w:rsid w:val="0016297A"/>
    <w:rsid w:val="00162B57"/>
    <w:rsid w:val="00162B5C"/>
    <w:rsid w:val="001632D0"/>
    <w:rsid w:val="00163D50"/>
    <w:rsid w:val="00165E14"/>
    <w:rsid w:val="00166926"/>
    <w:rsid w:val="00167139"/>
    <w:rsid w:val="00167775"/>
    <w:rsid w:val="00167ECA"/>
    <w:rsid w:val="00170095"/>
    <w:rsid w:val="00170320"/>
    <w:rsid w:val="001719B7"/>
    <w:rsid w:val="00172574"/>
    <w:rsid w:val="00172729"/>
    <w:rsid w:val="00172F55"/>
    <w:rsid w:val="001745F8"/>
    <w:rsid w:val="001749BA"/>
    <w:rsid w:val="00174BCA"/>
    <w:rsid w:val="00175036"/>
    <w:rsid w:val="00175128"/>
    <w:rsid w:val="00175945"/>
    <w:rsid w:val="00176267"/>
    <w:rsid w:val="00177DD5"/>
    <w:rsid w:val="00177EA7"/>
    <w:rsid w:val="00180052"/>
    <w:rsid w:val="001808E0"/>
    <w:rsid w:val="0018094C"/>
    <w:rsid w:val="00180A06"/>
    <w:rsid w:val="00181560"/>
    <w:rsid w:val="001822B9"/>
    <w:rsid w:val="001827AC"/>
    <w:rsid w:val="001836DA"/>
    <w:rsid w:val="00183A27"/>
    <w:rsid w:val="00184DF0"/>
    <w:rsid w:val="00185E25"/>
    <w:rsid w:val="0018604A"/>
    <w:rsid w:val="00186859"/>
    <w:rsid w:val="00186FA5"/>
    <w:rsid w:val="0018767F"/>
    <w:rsid w:val="001878CE"/>
    <w:rsid w:val="00187DE3"/>
    <w:rsid w:val="0019092A"/>
    <w:rsid w:val="00191117"/>
    <w:rsid w:val="001915AF"/>
    <w:rsid w:val="0019177D"/>
    <w:rsid w:val="00191863"/>
    <w:rsid w:val="00191B1F"/>
    <w:rsid w:val="001923AE"/>
    <w:rsid w:val="00192982"/>
    <w:rsid w:val="00193283"/>
    <w:rsid w:val="00193836"/>
    <w:rsid w:val="00194730"/>
    <w:rsid w:val="00194F80"/>
    <w:rsid w:val="00195027"/>
    <w:rsid w:val="0019530F"/>
    <w:rsid w:val="0019657E"/>
    <w:rsid w:val="001969F8"/>
    <w:rsid w:val="00196AD0"/>
    <w:rsid w:val="00196B02"/>
    <w:rsid w:val="00197DD1"/>
    <w:rsid w:val="001A1628"/>
    <w:rsid w:val="001A2547"/>
    <w:rsid w:val="001A2A2F"/>
    <w:rsid w:val="001A2FD1"/>
    <w:rsid w:val="001A3554"/>
    <w:rsid w:val="001A3601"/>
    <w:rsid w:val="001A3E03"/>
    <w:rsid w:val="001A3FBF"/>
    <w:rsid w:val="001A42DD"/>
    <w:rsid w:val="001A5234"/>
    <w:rsid w:val="001A552B"/>
    <w:rsid w:val="001A5EDD"/>
    <w:rsid w:val="001A62B2"/>
    <w:rsid w:val="001A6FDD"/>
    <w:rsid w:val="001A6FEB"/>
    <w:rsid w:val="001A7404"/>
    <w:rsid w:val="001A75E1"/>
    <w:rsid w:val="001B113D"/>
    <w:rsid w:val="001B1334"/>
    <w:rsid w:val="001B1A4D"/>
    <w:rsid w:val="001B21BA"/>
    <w:rsid w:val="001B2702"/>
    <w:rsid w:val="001B2764"/>
    <w:rsid w:val="001B2C5E"/>
    <w:rsid w:val="001B32E5"/>
    <w:rsid w:val="001B40E8"/>
    <w:rsid w:val="001B44C9"/>
    <w:rsid w:val="001B45DD"/>
    <w:rsid w:val="001B6D4B"/>
    <w:rsid w:val="001B6FBF"/>
    <w:rsid w:val="001B7355"/>
    <w:rsid w:val="001B77E6"/>
    <w:rsid w:val="001B7B1A"/>
    <w:rsid w:val="001C0D82"/>
    <w:rsid w:val="001C0E45"/>
    <w:rsid w:val="001C15EE"/>
    <w:rsid w:val="001C1D92"/>
    <w:rsid w:val="001C45B6"/>
    <w:rsid w:val="001C49FC"/>
    <w:rsid w:val="001C51EF"/>
    <w:rsid w:val="001C580E"/>
    <w:rsid w:val="001C60FA"/>
    <w:rsid w:val="001C6CA4"/>
    <w:rsid w:val="001C7AD8"/>
    <w:rsid w:val="001C7CBD"/>
    <w:rsid w:val="001D08E9"/>
    <w:rsid w:val="001D0A2E"/>
    <w:rsid w:val="001D2871"/>
    <w:rsid w:val="001D2ABA"/>
    <w:rsid w:val="001D2D2B"/>
    <w:rsid w:val="001D307B"/>
    <w:rsid w:val="001D309B"/>
    <w:rsid w:val="001D3C4B"/>
    <w:rsid w:val="001D3DD3"/>
    <w:rsid w:val="001D42D6"/>
    <w:rsid w:val="001D51C5"/>
    <w:rsid w:val="001D5D20"/>
    <w:rsid w:val="001D6736"/>
    <w:rsid w:val="001D694D"/>
    <w:rsid w:val="001D6C9E"/>
    <w:rsid w:val="001D7BA7"/>
    <w:rsid w:val="001D7DC0"/>
    <w:rsid w:val="001E052E"/>
    <w:rsid w:val="001E163A"/>
    <w:rsid w:val="001E1D23"/>
    <w:rsid w:val="001E1D43"/>
    <w:rsid w:val="001E3B2A"/>
    <w:rsid w:val="001E452A"/>
    <w:rsid w:val="001E4AE4"/>
    <w:rsid w:val="001E55B9"/>
    <w:rsid w:val="001E603E"/>
    <w:rsid w:val="001E6A31"/>
    <w:rsid w:val="001E7123"/>
    <w:rsid w:val="001F1AC9"/>
    <w:rsid w:val="001F207F"/>
    <w:rsid w:val="001F220B"/>
    <w:rsid w:val="001F2667"/>
    <w:rsid w:val="001F2E53"/>
    <w:rsid w:val="001F367A"/>
    <w:rsid w:val="001F3D3A"/>
    <w:rsid w:val="001F4BE5"/>
    <w:rsid w:val="001F5973"/>
    <w:rsid w:val="001F70AD"/>
    <w:rsid w:val="001F713B"/>
    <w:rsid w:val="00200492"/>
    <w:rsid w:val="00200699"/>
    <w:rsid w:val="00200A6E"/>
    <w:rsid w:val="00201254"/>
    <w:rsid w:val="00201AC3"/>
    <w:rsid w:val="002022AB"/>
    <w:rsid w:val="00203457"/>
    <w:rsid w:val="002037D7"/>
    <w:rsid w:val="0020479D"/>
    <w:rsid w:val="0020482D"/>
    <w:rsid w:val="00204831"/>
    <w:rsid w:val="00204E19"/>
    <w:rsid w:val="00205108"/>
    <w:rsid w:val="00205A5A"/>
    <w:rsid w:val="00205DFD"/>
    <w:rsid w:val="00205E4D"/>
    <w:rsid w:val="0020681A"/>
    <w:rsid w:val="00206B6E"/>
    <w:rsid w:val="00207163"/>
    <w:rsid w:val="00207C70"/>
    <w:rsid w:val="00207DE0"/>
    <w:rsid w:val="00212454"/>
    <w:rsid w:val="00212A71"/>
    <w:rsid w:val="00212C60"/>
    <w:rsid w:val="00212E62"/>
    <w:rsid w:val="0021359F"/>
    <w:rsid w:val="002141D1"/>
    <w:rsid w:val="00214435"/>
    <w:rsid w:val="00214973"/>
    <w:rsid w:val="00215732"/>
    <w:rsid w:val="0021614B"/>
    <w:rsid w:val="002161AD"/>
    <w:rsid w:val="00216349"/>
    <w:rsid w:val="00216A7D"/>
    <w:rsid w:val="00217458"/>
    <w:rsid w:val="00217CC3"/>
    <w:rsid w:val="00222C69"/>
    <w:rsid w:val="00222F76"/>
    <w:rsid w:val="00223D14"/>
    <w:rsid w:val="00224341"/>
    <w:rsid w:val="002250E4"/>
    <w:rsid w:val="002252A3"/>
    <w:rsid w:val="00225978"/>
    <w:rsid w:val="002266E3"/>
    <w:rsid w:val="00226B70"/>
    <w:rsid w:val="002300FE"/>
    <w:rsid w:val="0023116A"/>
    <w:rsid w:val="002327E3"/>
    <w:rsid w:val="00232C70"/>
    <w:rsid w:val="00233157"/>
    <w:rsid w:val="00235F65"/>
    <w:rsid w:val="00236309"/>
    <w:rsid w:val="00240637"/>
    <w:rsid w:val="00241CDB"/>
    <w:rsid w:val="0024219A"/>
    <w:rsid w:val="00242338"/>
    <w:rsid w:val="002428BF"/>
    <w:rsid w:val="00242DB6"/>
    <w:rsid w:val="00244630"/>
    <w:rsid w:val="00244DB4"/>
    <w:rsid w:val="00245E6D"/>
    <w:rsid w:val="0024603A"/>
    <w:rsid w:val="00246AAA"/>
    <w:rsid w:val="00246C7B"/>
    <w:rsid w:val="00247719"/>
    <w:rsid w:val="00247B34"/>
    <w:rsid w:val="0025087A"/>
    <w:rsid w:val="00250AC2"/>
    <w:rsid w:val="00252381"/>
    <w:rsid w:val="00252D96"/>
    <w:rsid w:val="00254763"/>
    <w:rsid w:val="00254F46"/>
    <w:rsid w:val="0025510C"/>
    <w:rsid w:val="002557FD"/>
    <w:rsid w:val="00255B2A"/>
    <w:rsid w:val="00255BEC"/>
    <w:rsid w:val="00256DFB"/>
    <w:rsid w:val="0025721C"/>
    <w:rsid w:val="00257798"/>
    <w:rsid w:val="00257B24"/>
    <w:rsid w:val="00257B43"/>
    <w:rsid w:val="00257DF3"/>
    <w:rsid w:val="00257E63"/>
    <w:rsid w:val="002600C7"/>
    <w:rsid w:val="00260C31"/>
    <w:rsid w:val="00261126"/>
    <w:rsid w:val="0026114B"/>
    <w:rsid w:val="0026125D"/>
    <w:rsid w:val="00261726"/>
    <w:rsid w:val="00261BC2"/>
    <w:rsid w:val="002628BC"/>
    <w:rsid w:val="002629D8"/>
    <w:rsid w:val="00263CF9"/>
    <w:rsid w:val="00264D49"/>
    <w:rsid w:val="00265D52"/>
    <w:rsid w:val="00265EE7"/>
    <w:rsid w:val="002672B1"/>
    <w:rsid w:val="00267C59"/>
    <w:rsid w:val="00267CDD"/>
    <w:rsid w:val="00267DDB"/>
    <w:rsid w:val="002701B5"/>
    <w:rsid w:val="00271BC4"/>
    <w:rsid w:val="00271FA9"/>
    <w:rsid w:val="00272035"/>
    <w:rsid w:val="0027254C"/>
    <w:rsid w:val="00272D08"/>
    <w:rsid w:val="002741E1"/>
    <w:rsid w:val="00277965"/>
    <w:rsid w:val="0028067B"/>
    <w:rsid w:val="002809AE"/>
    <w:rsid w:val="00280AB4"/>
    <w:rsid w:val="00280F02"/>
    <w:rsid w:val="00281361"/>
    <w:rsid w:val="00282C74"/>
    <w:rsid w:val="00283A27"/>
    <w:rsid w:val="00284C97"/>
    <w:rsid w:val="00285291"/>
    <w:rsid w:val="002860B2"/>
    <w:rsid w:val="002876C1"/>
    <w:rsid w:val="00287707"/>
    <w:rsid w:val="00287EE5"/>
    <w:rsid w:val="00290DB8"/>
    <w:rsid w:val="002916D5"/>
    <w:rsid w:val="002918DE"/>
    <w:rsid w:val="00291978"/>
    <w:rsid w:val="002919F0"/>
    <w:rsid w:val="00292609"/>
    <w:rsid w:val="00292920"/>
    <w:rsid w:val="00292E03"/>
    <w:rsid w:val="00293D1E"/>
    <w:rsid w:val="002940B2"/>
    <w:rsid w:val="00294579"/>
    <w:rsid w:val="002946D8"/>
    <w:rsid w:val="00294825"/>
    <w:rsid w:val="0029498C"/>
    <w:rsid w:val="00295CE7"/>
    <w:rsid w:val="00296D07"/>
    <w:rsid w:val="002A0E0C"/>
    <w:rsid w:val="002A125D"/>
    <w:rsid w:val="002A17F4"/>
    <w:rsid w:val="002A1F1F"/>
    <w:rsid w:val="002A22EA"/>
    <w:rsid w:val="002A333E"/>
    <w:rsid w:val="002A344F"/>
    <w:rsid w:val="002A3CD9"/>
    <w:rsid w:val="002A3F28"/>
    <w:rsid w:val="002A4168"/>
    <w:rsid w:val="002A441A"/>
    <w:rsid w:val="002A49C6"/>
    <w:rsid w:val="002A4AF6"/>
    <w:rsid w:val="002A5426"/>
    <w:rsid w:val="002A5A26"/>
    <w:rsid w:val="002A5CAF"/>
    <w:rsid w:val="002A6693"/>
    <w:rsid w:val="002A7D9C"/>
    <w:rsid w:val="002B0A96"/>
    <w:rsid w:val="002B0B91"/>
    <w:rsid w:val="002B0E7F"/>
    <w:rsid w:val="002B0EB9"/>
    <w:rsid w:val="002B16D9"/>
    <w:rsid w:val="002B18F8"/>
    <w:rsid w:val="002B1928"/>
    <w:rsid w:val="002B2529"/>
    <w:rsid w:val="002B3318"/>
    <w:rsid w:val="002B4325"/>
    <w:rsid w:val="002B4F67"/>
    <w:rsid w:val="002B544E"/>
    <w:rsid w:val="002B686B"/>
    <w:rsid w:val="002B68F8"/>
    <w:rsid w:val="002B6948"/>
    <w:rsid w:val="002B7AEC"/>
    <w:rsid w:val="002C0434"/>
    <w:rsid w:val="002C08F8"/>
    <w:rsid w:val="002C0AC8"/>
    <w:rsid w:val="002C1B93"/>
    <w:rsid w:val="002C28FA"/>
    <w:rsid w:val="002C363B"/>
    <w:rsid w:val="002C3D41"/>
    <w:rsid w:val="002C60E2"/>
    <w:rsid w:val="002C62C1"/>
    <w:rsid w:val="002C69AF"/>
    <w:rsid w:val="002C72BA"/>
    <w:rsid w:val="002D2634"/>
    <w:rsid w:val="002D3367"/>
    <w:rsid w:val="002D337D"/>
    <w:rsid w:val="002D3753"/>
    <w:rsid w:val="002D45C0"/>
    <w:rsid w:val="002D4B15"/>
    <w:rsid w:val="002D5466"/>
    <w:rsid w:val="002D6BD2"/>
    <w:rsid w:val="002D7588"/>
    <w:rsid w:val="002D7D2A"/>
    <w:rsid w:val="002D7DD9"/>
    <w:rsid w:val="002E00BA"/>
    <w:rsid w:val="002E0197"/>
    <w:rsid w:val="002E2386"/>
    <w:rsid w:val="002E252C"/>
    <w:rsid w:val="002E26DD"/>
    <w:rsid w:val="002E3197"/>
    <w:rsid w:val="002E33AD"/>
    <w:rsid w:val="002E376A"/>
    <w:rsid w:val="002E4223"/>
    <w:rsid w:val="002E5249"/>
    <w:rsid w:val="002E5669"/>
    <w:rsid w:val="002E6326"/>
    <w:rsid w:val="002E6718"/>
    <w:rsid w:val="002E7352"/>
    <w:rsid w:val="002E7C6D"/>
    <w:rsid w:val="002F000F"/>
    <w:rsid w:val="002F0198"/>
    <w:rsid w:val="002F10D0"/>
    <w:rsid w:val="002F2121"/>
    <w:rsid w:val="002F32F3"/>
    <w:rsid w:val="002F3C5B"/>
    <w:rsid w:val="002F42C6"/>
    <w:rsid w:val="002F4C3D"/>
    <w:rsid w:val="002F70F4"/>
    <w:rsid w:val="002F72DA"/>
    <w:rsid w:val="003001AC"/>
    <w:rsid w:val="0030253F"/>
    <w:rsid w:val="00303219"/>
    <w:rsid w:val="00305A3B"/>
    <w:rsid w:val="00305DE1"/>
    <w:rsid w:val="00306942"/>
    <w:rsid w:val="00307B0A"/>
    <w:rsid w:val="00307ED4"/>
    <w:rsid w:val="00310184"/>
    <w:rsid w:val="0031021A"/>
    <w:rsid w:val="00310258"/>
    <w:rsid w:val="00310DFD"/>
    <w:rsid w:val="00312004"/>
    <w:rsid w:val="003121AF"/>
    <w:rsid w:val="00312265"/>
    <w:rsid w:val="00312DDF"/>
    <w:rsid w:val="00312E71"/>
    <w:rsid w:val="003132EF"/>
    <w:rsid w:val="00313549"/>
    <w:rsid w:val="0031372F"/>
    <w:rsid w:val="00313779"/>
    <w:rsid w:val="00315201"/>
    <w:rsid w:val="00315F0E"/>
    <w:rsid w:val="003160FF"/>
    <w:rsid w:val="00316422"/>
    <w:rsid w:val="00316485"/>
    <w:rsid w:val="00316DCB"/>
    <w:rsid w:val="0031723F"/>
    <w:rsid w:val="00317318"/>
    <w:rsid w:val="00317A55"/>
    <w:rsid w:val="0032033F"/>
    <w:rsid w:val="0032064B"/>
    <w:rsid w:val="00320ED8"/>
    <w:rsid w:val="00320F4A"/>
    <w:rsid w:val="00321102"/>
    <w:rsid w:val="00321234"/>
    <w:rsid w:val="00321DD6"/>
    <w:rsid w:val="00321DF8"/>
    <w:rsid w:val="00321E0C"/>
    <w:rsid w:val="00322099"/>
    <w:rsid w:val="00322E33"/>
    <w:rsid w:val="00322F97"/>
    <w:rsid w:val="0032325C"/>
    <w:rsid w:val="003243DA"/>
    <w:rsid w:val="0032455F"/>
    <w:rsid w:val="00324970"/>
    <w:rsid w:val="00325C3B"/>
    <w:rsid w:val="003272DA"/>
    <w:rsid w:val="00327AF7"/>
    <w:rsid w:val="00327D0C"/>
    <w:rsid w:val="003303A0"/>
    <w:rsid w:val="0033087A"/>
    <w:rsid w:val="0033102B"/>
    <w:rsid w:val="0033150E"/>
    <w:rsid w:val="00331FDF"/>
    <w:rsid w:val="003324B6"/>
    <w:rsid w:val="00332600"/>
    <w:rsid w:val="003329FD"/>
    <w:rsid w:val="003345CF"/>
    <w:rsid w:val="00334E50"/>
    <w:rsid w:val="00335BD0"/>
    <w:rsid w:val="003360AA"/>
    <w:rsid w:val="0034046A"/>
    <w:rsid w:val="00340489"/>
    <w:rsid w:val="00340AA2"/>
    <w:rsid w:val="00341BF9"/>
    <w:rsid w:val="003421FB"/>
    <w:rsid w:val="003423F7"/>
    <w:rsid w:val="00343288"/>
    <w:rsid w:val="00343477"/>
    <w:rsid w:val="00344579"/>
    <w:rsid w:val="00344C72"/>
    <w:rsid w:val="00345C93"/>
    <w:rsid w:val="0034664A"/>
    <w:rsid w:val="00346C68"/>
    <w:rsid w:val="00346D02"/>
    <w:rsid w:val="00346D0C"/>
    <w:rsid w:val="00346FED"/>
    <w:rsid w:val="003476C0"/>
    <w:rsid w:val="00350700"/>
    <w:rsid w:val="00350E20"/>
    <w:rsid w:val="00351DC8"/>
    <w:rsid w:val="003526EA"/>
    <w:rsid w:val="00352843"/>
    <w:rsid w:val="003529CD"/>
    <w:rsid w:val="00353260"/>
    <w:rsid w:val="00353880"/>
    <w:rsid w:val="00353A05"/>
    <w:rsid w:val="00355098"/>
    <w:rsid w:val="00355A26"/>
    <w:rsid w:val="00355B96"/>
    <w:rsid w:val="0035696C"/>
    <w:rsid w:val="00356AA0"/>
    <w:rsid w:val="00356D09"/>
    <w:rsid w:val="00357784"/>
    <w:rsid w:val="00357E9D"/>
    <w:rsid w:val="00360142"/>
    <w:rsid w:val="0036057B"/>
    <w:rsid w:val="00361C72"/>
    <w:rsid w:val="00362659"/>
    <w:rsid w:val="00362FC8"/>
    <w:rsid w:val="0036366D"/>
    <w:rsid w:val="0036405C"/>
    <w:rsid w:val="003641BA"/>
    <w:rsid w:val="003642D2"/>
    <w:rsid w:val="00364424"/>
    <w:rsid w:val="00364816"/>
    <w:rsid w:val="00365F19"/>
    <w:rsid w:val="00367075"/>
    <w:rsid w:val="003675AF"/>
    <w:rsid w:val="003700F3"/>
    <w:rsid w:val="00370A8A"/>
    <w:rsid w:val="00372201"/>
    <w:rsid w:val="0037313B"/>
    <w:rsid w:val="00373A14"/>
    <w:rsid w:val="00373D33"/>
    <w:rsid w:val="00373D98"/>
    <w:rsid w:val="00374B86"/>
    <w:rsid w:val="0037530B"/>
    <w:rsid w:val="00375506"/>
    <w:rsid w:val="00375550"/>
    <w:rsid w:val="00375AB1"/>
    <w:rsid w:val="00376FB5"/>
    <w:rsid w:val="00377400"/>
    <w:rsid w:val="0037785D"/>
    <w:rsid w:val="00377892"/>
    <w:rsid w:val="003779BD"/>
    <w:rsid w:val="00377E90"/>
    <w:rsid w:val="003839A3"/>
    <w:rsid w:val="00383B66"/>
    <w:rsid w:val="00384564"/>
    <w:rsid w:val="0038485D"/>
    <w:rsid w:val="00386F5E"/>
    <w:rsid w:val="00386FC4"/>
    <w:rsid w:val="0038738D"/>
    <w:rsid w:val="00387F3C"/>
    <w:rsid w:val="00390815"/>
    <w:rsid w:val="00392386"/>
    <w:rsid w:val="00393361"/>
    <w:rsid w:val="00393388"/>
    <w:rsid w:val="003938A6"/>
    <w:rsid w:val="003939A5"/>
    <w:rsid w:val="00393CB6"/>
    <w:rsid w:val="003959C5"/>
    <w:rsid w:val="00395B89"/>
    <w:rsid w:val="00395C25"/>
    <w:rsid w:val="003965F1"/>
    <w:rsid w:val="00396D88"/>
    <w:rsid w:val="0039710A"/>
    <w:rsid w:val="003974A2"/>
    <w:rsid w:val="003A16BE"/>
    <w:rsid w:val="003A4B44"/>
    <w:rsid w:val="003A4C00"/>
    <w:rsid w:val="003A513A"/>
    <w:rsid w:val="003A51DD"/>
    <w:rsid w:val="003A5EAB"/>
    <w:rsid w:val="003A6000"/>
    <w:rsid w:val="003A68F1"/>
    <w:rsid w:val="003B0BFF"/>
    <w:rsid w:val="003B0E74"/>
    <w:rsid w:val="003B142E"/>
    <w:rsid w:val="003B1CBA"/>
    <w:rsid w:val="003B3AE3"/>
    <w:rsid w:val="003B3EF4"/>
    <w:rsid w:val="003B4659"/>
    <w:rsid w:val="003B4687"/>
    <w:rsid w:val="003B4E27"/>
    <w:rsid w:val="003B650F"/>
    <w:rsid w:val="003B7EBC"/>
    <w:rsid w:val="003C0049"/>
    <w:rsid w:val="003C0AF0"/>
    <w:rsid w:val="003C1949"/>
    <w:rsid w:val="003C1F29"/>
    <w:rsid w:val="003C297F"/>
    <w:rsid w:val="003C2C98"/>
    <w:rsid w:val="003C327C"/>
    <w:rsid w:val="003C3347"/>
    <w:rsid w:val="003C3C50"/>
    <w:rsid w:val="003C4A01"/>
    <w:rsid w:val="003C58DB"/>
    <w:rsid w:val="003C5AB5"/>
    <w:rsid w:val="003C642D"/>
    <w:rsid w:val="003C6519"/>
    <w:rsid w:val="003C652A"/>
    <w:rsid w:val="003C6EA5"/>
    <w:rsid w:val="003C6F56"/>
    <w:rsid w:val="003C70D8"/>
    <w:rsid w:val="003C765D"/>
    <w:rsid w:val="003C778A"/>
    <w:rsid w:val="003D0CC7"/>
    <w:rsid w:val="003D23C5"/>
    <w:rsid w:val="003D24B6"/>
    <w:rsid w:val="003D29D4"/>
    <w:rsid w:val="003D311C"/>
    <w:rsid w:val="003D3AF1"/>
    <w:rsid w:val="003D3EA5"/>
    <w:rsid w:val="003D46EF"/>
    <w:rsid w:val="003D497E"/>
    <w:rsid w:val="003D4AE5"/>
    <w:rsid w:val="003D6468"/>
    <w:rsid w:val="003D6B60"/>
    <w:rsid w:val="003D7273"/>
    <w:rsid w:val="003D79FE"/>
    <w:rsid w:val="003D7CAB"/>
    <w:rsid w:val="003D7CF1"/>
    <w:rsid w:val="003E1E52"/>
    <w:rsid w:val="003E211F"/>
    <w:rsid w:val="003E2566"/>
    <w:rsid w:val="003E256A"/>
    <w:rsid w:val="003E33B2"/>
    <w:rsid w:val="003E3760"/>
    <w:rsid w:val="003E3E1E"/>
    <w:rsid w:val="003E4159"/>
    <w:rsid w:val="003E4AEF"/>
    <w:rsid w:val="003E5BA9"/>
    <w:rsid w:val="003E6067"/>
    <w:rsid w:val="003E6E5E"/>
    <w:rsid w:val="003E6EE4"/>
    <w:rsid w:val="003E7148"/>
    <w:rsid w:val="003E7E02"/>
    <w:rsid w:val="003F0328"/>
    <w:rsid w:val="003F0649"/>
    <w:rsid w:val="003F1F8A"/>
    <w:rsid w:val="003F405D"/>
    <w:rsid w:val="003F427B"/>
    <w:rsid w:val="003F43FB"/>
    <w:rsid w:val="003F4509"/>
    <w:rsid w:val="003F57E2"/>
    <w:rsid w:val="003F5868"/>
    <w:rsid w:val="003F5FD9"/>
    <w:rsid w:val="003F6010"/>
    <w:rsid w:val="003F6308"/>
    <w:rsid w:val="004005B8"/>
    <w:rsid w:val="004009E6"/>
    <w:rsid w:val="00400B48"/>
    <w:rsid w:val="00400FB9"/>
    <w:rsid w:val="0040115E"/>
    <w:rsid w:val="00402577"/>
    <w:rsid w:val="004026F9"/>
    <w:rsid w:val="00402A44"/>
    <w:rsid w:val="00402E2B"/>
    <w:rsid w:val="004030F6"/>
    <w:rsid w:val="00403629"/>
    <w:rsid w:val="00403778"/>
    <w:rsid w:val="004049E5"/>
    <w:rsid w:val="00405756"/>
    <w:rsid w:val="00405A70"/>
    <w:rsid w:val="00405B42"/>
    <w:rsid w:val="00405D41"/>
    <w:rsid w:val="00405FF9"/>
    <w:rsid w:val="00406013"/>
    <w:rsid w:val="004065D9"/>
    <w:rsid w:val="0040674D"/>
    <w:rsid w:val="004069CD"/>
    <w:rsid w:val="00406C98"/>
    <w:rsid w:val="00406F25"/>
    <w:rsid w:val="00407247"/>
    <w:rsid w:val="004072A1"/>
    <w:rsid w:val="0040771E"/>
    <w:rsid w:val="0040799C"/>
    <w:rsid w:val="0041000C"/>
    <w:rsid w:val="004116CF"/>
    <w:rsid w:val="004124AF"/>
    <w:rsid w:val="004141F6"/>
    <w:rsid w:val="004173F0"/>
    <w:rsid w:val="00420BBE"/>
    <w:rsid w:val="0042249F"/>
    <w:rsid w:val="004229CF"/>
    <w:rsid w:val="00422D5C"/>
    <w:rsid w:val="00422E0F"/>
    <w:rsid w:val="00423DE5"/>
    <w:rsid w:val="00423FEA"/>
    <w:rsid w:val="00424F25"/>
    <w:rsid w:val="00425404"/>
    <w:rsid w:val="00425820"/>
    <w:rsid w:val="00425FCC"/>
    <w:rsid w:val="004264F0"/>
    <w:rsid w:val="00427D13"/>
    <w:rsid w:val="004300A2"/>
    <w:rsid w:val="00430130"/>
    <w:rsid w:val="00430CF0"/>
    <w:rsid w:val="00431A76"/>
    <w:rsid w:val="0043235C"/>
    <w:rsid w:val="0043256F"/>
    <w:rsid w:val="00432595"/>
    <w:rsid w:val="00433CDC"/>
    <w:rsid w:val="00436A32"/>
    <w:rsid w:val="004410DB"/>
    <w:rsid w:val="004416F6"/>
    <w:rsid w:val="0044312A"/>
    <w:rsid w:val="00443234"/>
    <w:rsid w:val="00443B67"/>
    <w:rsid w:val="00443E62"/>
    <w:rsid w:val="00444479"/>
    <w:rsid w:val="00444675"/>
    <w:rsid w:val="004446DF"/>
    <w:rsid w:val="004457E8"/>
    <w:rsid w:val="00446FD5"/>
    <w:rsid w:val="00447FB6"/>
    <w:rsid w:val="004510D3"/>
    <w:rsid w:val="00451344"/>
    <w:rsid w:val="004513A3"/>
    <w:rsid w:val="004520B8"/>
    <w:rsid w:val="00452A41"/>
    <w:rsid w:val="00452DDE"/>
    <w:rsid w:val="00453BB4"/>
    <w:rsid w:val="00453EDF"/>
    <w:rsid w:val="00453EE7"/>
    <w:rsid w:val="0045472E"/>
    <w:rsid w:val="00454BC9"/>
    <w:rsid w:val="00454F07"/>
    <w:rsid w:val="00455254"/>
    <w:rsid w:val="004558C2"/>
    <w:rsid w:val="00455B0B"/>
    <w:rsid w:val="004573BF"/>
    <w:rsid w:val="00457592"/>
    <w:rsid w:val="00457663"/>
    <w:rsid w:val="00460863"/>
    <w:rsid w:val="00462881"/>
    <w:rsid w:val="00462A9D"/>
    <w:rsid w:val="00462E18"/>
    <w:rsid w:val="00463157"/>
    <w:rsid w:val="004632DD"/>
    <w:rsid w:val="00463382"/>
    <w:rsid w:val="00464919"/>
    <w:rsid w:val="00465BAA"/>
    <w:rsid w:val="0046645C"/>
    <w:rsid w:val="004667D4"/>
    <w:rsid w:val="00466B8A"/>
    <w:rsid w:val="00466BDE"/>
    <w:rsid w:val="004675DD"/>
    <w:rsid w:val="004677FD"/>
    <w:rsid w:val="00467B88"/>
    <w:rsid w:val="0047003F"/>
    <w:rsid w:val="0047115E"/>
    <w:rsid w:val="00471515"/>
    <w:rsid w:val="004718E5"/>
    <w:rsid w:val="00471B58"/>
    <w:rsid w:val="00473BDD"/>
    <w:rsid w:val="00473E7D"/>
    <w:rsid w:val="004747CE"/>
    <w:rsid w:val="004754AC"/>
    <w:rsid w:val="0047560B"/>
    <w:rsid w:val="004759FD"/>
    <w:rsid w:val="00475B53"/>
    <w:rsid w:val="00477892"/>
    <w:rsid w:val="0047790A"/>
    <w:rsid w:val="00477CF9"/>
    <w:rsid w:val="00480E97"/>
    <w:rsid w:val="004814CC"/>
    <w:rsid w:val="00481895"/>
    <w:rsid w:val="004820FB"/>
    <w:rsid w:val="004822C2"/>
    <w:rsid w:val="0048339B"/>
    <w:rsid w:val="0048377F"/>
    <w:rsid w:val="0048394B"/>
    <w:rsid w:val="00483E1F"/>
    <w:rsid w:val="00483EDB"/>
    <w:rsid w:val="00483F94"/>
    <w:rsid w:val="00484CB6"/>
    <w:rsid w:val="00484D75"/>
    <w:rsid w:val="00484E5B"/>
    <w:rsid w:val="00485465"/>
    <w:rsid w:val="00485789"/>
    <w:rsid w:val="00485927"/>
    <w:rsid w:val="00486AE6"/>
    <w:rsid w:val="00487383"/>
    <w:rsid w:val="0048776F"/>
    <w:rsid w:val="00487AC3"/>
    <w:rsid w:val="00487E34"/>
    <w:rsid w:val="00490652"/>
    <w:rsid w:val="00493E94"/>
    <w:rsid w:val="00494362"/>
    <w:rsid w:val="004948F7"/>
    <w:rsid w:val="00495A7A"/>
    <w:rsid w:val="00496293"/>
    <w:rsid w:val="0049773F"/>
    <w:rsid w:val="004A0435"/>
    <w:rsid w:val="004A14DD"/>
    <w:rsid w:val="004A18FD"/>
    <w:rsid w:val="004A1DAD"/>
    <w:rsid w:val="004A1F0B"/>
    <w:rsid w:val="004A27F6"/>
    <w:rsid w:val="004A2DEA"/>
    <w:rsid w:val="004A2F2B"/>
    <w:rsid w:val="004A346D"/>
    <w:rsid w:val="004A3868"/>
    <w:rsid w:val="004A4A5A"/>
    <w:rsid w:val="004A4D81"/>
    <w:rsid w:val="004A5343"/>
    <w:rsid w:val="004A574A"/>
    <w:rsid w:val="004A5F19"/>
    <w:rsid w:val="004B019C"/>
    <w:rsid w:val="004B03FA"/>
    <w:rsid w:val="004B09D0"/>
    <w:rsid w:val="004B0DC7"/>
    <w:rsid w:val="004B0E75"/>
    <w:rsid w:val="004B13BF"/>
    <w:rsid w:val="004B23A9"/>
    <w:rsid w:val="004B2F08"/>
    <w:rsid w:val="004B31FA"/>
    <w:rsid w:val="004B37FA"/>
    <w:rsid w:val="004B5B7C"/>
    <w:rsid w:val="004B63E2"/>
    <w:rsid w:val="004B7200"/>
    <w:rsid w:val="004B7383"/>
    <w:rsid w:val="004C2251"/>
    <w:rsid w:val="004C26B4"/>
    <w:rsid w:val="004C3046"/>
    <w:rsid w:val="004C520A"/>
    <w:rsid w:val="004C5F9E"/>
    <w:rsid w:val="004C61BF"/>
    <w:rsid w:val="004C67F6"/>
    <w:rsid w:val="004C729A"/>
    <w:rsid w:val="004D01B9"/>
    <w:rsid w:val="004D0979"/>
    <w:rsid w:val="004D0ADE"/>
    <w:rsid w:val="004D2661"/>
    <w:rsid w:val="004D288D"/>
    <w:rsid w:val="004D29C8"/>
    <w:rsid w:val="004D3CEC"/>
    <w:rsid w:val="004D40AA"/>
    <w:rsid w:val="004D476B"/>
    <w:rsid w:val="004D512F"/>
    <w:rsid w:val="004D5E5A"/>
    <w:rsid w:val="004D6421"/>
    <w:rsid w:val="004D67EB"/>
    <w:rsid w:val="004D6F23"/>
    <w:rsid w:val="004D7FB8"/>
    <w:rsid w:val="004E0580"/>
    <w:rsid w:val="004E1898"/>
    <w:rsid w:val="004E1C92"/>
    <w:rsid w:val="004E2A7C"/>
    <w:rsid w:val="004E2C54"/>
    <w:rsid w:val="004E325B"/>
    <w:rsid w:val="004E41E0"/>
    <w:rsid w:val="004E47CE"/>
    <w:rsid w:val="004E497D"/>
    <w:rsid w:val="004E513C"/>
    <w:rsid w:val="004E540D"/>
    <w:rsid w:val="004E5646"/>
    <w:rsid w:val="004E5777"/>
    <w:rsid w:val="004E687D"/>
    <w:rsid w:val="004E6957"/>
    <w:rsid w:val="004E6E1A"/>
    <w:rsid w:val="004E7346"/>
    <w:rsid w:val="004E7B63"/>
    <w:rsid w:val="004F0B00"/>
    <w:rsid w:val="004F2C27"/>
    <w:rsid w:val="004F2CC0"/>
    <w:rsid w:val="004F3B4B"/>
    <w:rsid w:val="004F4AF7"/>
    <w:rsid w:val="004F4C9A"/>
    <w:rsid w:val="004F5193"/>
    <w:rsid w:val="004F59E7"/>
    <w:rsid w:val="004F6236"/>
    <w:rsid w:val="004F6479"/>
    <w:rsid w:val="004F70DA"/>
    <w:rsid w:val="004F77C4"/>
    <w:rsid w:val="005006E2"/>
    <w:rsid w:val="0050100B"/>
    <w:rsid w:val="005014DF"/>
    <w:rsid w:val="005048D7"/>
    <w:rsid w:val="0050511C"/>
    <w:rsid w:val="00505D35"/>
    <w:rsid w:val="005061AF"/>
    <w:rsid w:val="00506AD3"/>
    <w:rsid w:val="005070A3"/>
    <w:rsid w:val="005071CD"/>
    <w:rsid w:val="00510CA2"/>
    <w:rsid w:val="00510E51"/>
    <w:rsid w:val="00511B57"/>
    <w:rsid w:val="00512D7A"/>
    <w:rsid w:val="00513AB0"/>
    <w:rsid w:val="00513C81"/>
    <w:rsid w:val="00513F77"/>
    <w:rsid w:val="00514C76"/>
    <w:rsid w:val="00515C9B"/>
    <w:rsid w:val="00515D32"/>
    <w:rsid w:val="00515ED4"/>
    <w:rsid w:val="00516521"/>
    <w:rsid w:val="005168D3"/>
    <w:rsid w:val="005169DA"/>
    <w:rsid w:val="005177B2"/>
    <w:rsid w:val="005201C7"/>
    <w:rsid w:val="00521608"/>
    <w:rsid w:val="00521B9D"/>
    <w:rsid w:val="00521C95"/>
    <w:rsid w:val="005220A1"/>
    <w:rsid w:val="00522C72"/>
    <w:rsid w:val="00523FD0"/>
    <w:rsid w:val="00524E58"/>
    <w:rsid w:val="00525136"/>
    <w:rsid w:val="00526226"/>
    <w:rsid w:val="0052628F"/>
    <w:rsid w:val="0052793C"/>
    <w:rsid w:val="00530132"/>
    <w:rsid w:val="0053016B"/>
    <w:rsid w:val="005301BA"/>
    <w:rsid w:val="005304DA"/>
    <w:rsid w:val="00531007"/>
    <w:rsid w:val="00532671"/>
    <w:rsid w:val="0053287C"/>
    <w:rsid w:val="00532E19"/>
    <w:rsid w:val="0053374B"/>
    <w:rsid w:val="00533E86"/>
    <w:rsid w:val="0053426C"/>
    <w:rsid w:val="00534677"/>
    <w:rsid w:val="00534C48"/>
    <w:rsid w:val="005351BF"/>
    <w:rsid w:val="0053597D"/>
    <w:rsid w:val="00536F77"/>
    <w:rsid w:val="005370DB"/>
    <w:rsid w:val="00537E64"/>
    <w:rsid w:val="00537F18"/>
    <w:rsid w:val="00541EAD"/>
    <w:rsid w:val="00542016"/>
    <w:rsid w:val="005425C6"/>
    <w:rsid w:val="00542648"/>
    <w:rsid w:val="00542AF3"/>
    <w:rsid w:val="00542ED7"/>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B49"/>
    <w:rsid w:val="00552458"/>
    <w:rsid w:val="00552782"/>
    <w:rsid w:val="00552BF1"/>
    <w:rsid w:val="00552E1A"/>
    <w:rsid w:val="0055325E"/>
    <w:rsid w:val="0055469B"/>
    <w:rsid w:val="005546B3"/>
    <w:rsid w:val="00556984"/>
    <w:rsid w:val="005569E3"/>
    <w:rsid w:val="00556A3B"/>
    <w:rsid w:val="00556F60"/>
    <w:rsid w:val="00557107"/>
    <w:rsid w:val="005573CC"/>
    <w:rsid w:val="00560916"/>
    <w:rsid w:val="0056108C"/>
    <w:rsid w:val="0056145E"/>
    <w:rsid w:val="00561953"/>
    <w:rsid w:val="005629B8"/>
    <w:rsid w:val="00562BE7"/>
    <w:rsid w:val="00563219"/>
    <w:rsid w:val="00563369"/>
    <w:rsid w:val="00563DF3"/>
    <w:rsid w:val="005643FE"/>
    <w:rsid w:val="005649ED"/>
    <w:rsid w:val="00564D47"/>
    <w:rsid w:val="00565793"/>
    <w:rsid w:val="00565B77"/>
    <w:rsid w:val="00565E75"/>
    <w:rsid w:val="005661CF"/>
    <w:rsid w:val="005667A3"/>
    <w:rsid w:val="0056700C"/>
    <w:rsid w:val="005671CD"/>
    <w:rsid w:val="005707B4"/>
    <w:rsid w:val="00571B41"/>
    <w:rsid w:val="00571CB4"/>
    <w:rsid w:val="00571DCB"/>
    <w:rsid w:val="005731C0"/>
    <w:rsid w:val="00574532"/>
    <w:rsid w:val="00575DCD"/>
    <w:rsid w:val="00575E47"/>
    <w:rsid w:val="005767E8"/>
    <w:rsid w:val="00577372"/>
    <w:rsid w:val="00577F65"/>
    <w:rsid w:val="005805EF"/>
    <w:rsid w:val="00580C98"/>
    <w:rsid w:val="00581094"/>
    <w:rsid w:val="00581B56"/>
    <w:rsid w:val="0058227B"/>
    <w:rsid w:val="0058262E"/>
    <w:rsid w:val="00583D12"/>
    <w:rsid w:val="005840F3"/>
    <w:rsid w:val="005849D6"/>
    <w:rsid w:val="00586492"/>
    <w:rsid w:val="00587AB3"/>
    <w:rsid w:val="00587F7B"/>
    <w:rsid w:val="00590C07"/>
    <w:rsid w:val="00591113"/>
    <w:rsid w:val="00592294"/>
    <w:rsid w:val="00592C86"/>
    <w:rsid w:val="00593944"/>
    <w:rsid w:val="005944E1"/>
    <w:rsid w:val="00594663"/>
    <w:rsid w:val="00594795"/>
    <w:rsid w:val="00595E09"/>
    <w:rsid w:val="00595FAD"/>
    <w:rsid w:val="00596862"/>
    <w:rsid w:val="00596F81"/>
    <w:rsid w:val="00597A09"/>
    <w:rsid w:val="00597B09"/>
    <w:rsid w:val="005A0C54"/>
    <w:rsid w:val="005A1209"/>
    <w:rsid w:val="005A1383"/>
    <w:rsid w:val="005A1A61"/>
    <w:rsid w:val="005A298B"/>
    <w:rsid w:val="005A3CF5"/>
    <w:rsid w:val="005A467D"/>
    <w:rsid w:val="005A5DD5"/>
    <w:rsid w:val="005A64D6"/>
    <w:rsid w:val="005A71CF"/>
    <w:rsid w:val="005A7724"/>
    <w:rsid w:val="005B0983"/>
    <w:rsid w:val="005B0A17"/>
    <w:rsid w:val="005B0F4B"/>
    <w:rsid w:val="005B2537"/>
    <w:rsid w:val="005B2883"/>
    <w:rsid w:val="005B2DDE"/>
    <w:rsid w:val="005B3D16"/>
    <w:rsid w:val="005B3E1E"/>
    <w:rsid w:val="005B4FFA"/>
    <w:rsid w:val="005B5610"/>
    <w:rsid w:val="005B5938"/>
    <w:rsid w:val="005B6D16"/>
    <w:rsid w:val="005B6FC4"/>
    <w:rsid w:val="005B767C"/>
    <w:rsid w:val="005B774F"/>
    <w:rsid w:val="005B7ECB"/>
    <w:rsid w:val="005C00C6"/>
    <w:rsid w:val="005C0136"/>
    <w:rsid w:val="005C024B"/>
    <w:rsid w:val="005C02DB"/>
    <w:rsid w:val="005C0889"/>
    <w:rsid w:val="005C0C9C"/>
    <w:rsid w:val="005C2167"/>
    <w:rsid w:val="005C269E"/>
    <w:rsid w:val="005C30E8"/>
    <w:rsid w:val="005C3C02"/>
    <w:rsid w:val="005C3DB4"/>
    <w:rsid w:val="005C40FC"/>
    <w:rsid w:val="005C41FF"/>
    <w:rsid w:val="005C5639"/>
    <w:rsid w:val="005C6825"/>
    <w:rsid w:val="005C7750"/>
    <w:rsid w:val="005C7EB6"/>
    <w:rsid w:val="005D0770"/>
    <w:rsid w:val="005D192C"/>
    <w:rsid w:val="005D1B81"/>
    <w:rsid w:val="005D1DC8"/>
    <w:rsid w:val="005D3682"/>
    <w:rsid w:val="005D3861"/>
    <w:rsid w:val="005D4372"/>
    <w:rsid w:val="005D48C2"/>
    <w:rsid w:val="005D5645"/>
    <w:rsid w:val="005D5669"/>
    <w:rsid w:val="005D5836"/>
    <w:rsid w:val="005D7E82"/>
    <w:rsid w:val="005E0C3E"/>
    <w:rsid w:val="005E13F4"/>
    <w:rsid w:val="005E2104"/>
    <w:rsid w:val="005E2755"/>
    <w:rsid w:val="005E284E"/>
    <w:rsid w:val="005E2C9D"/>
    <w:rsid w:val="005E2EFE"/>
    <w:rsid w:val="005E3F2B"/>
    <w:rsid w:val="005E6033"/>
    <w:rsid w:val="005E7E85"/>
    <w:rsid w:val="005F0520"/>
    <w:rsid w:val="005F1238"/>
    <w:rsid w:val="005F344A"/>
    <w:rsid w:val="005F3776"/>
    <w:rsid w:val="005F3B9D"/>
    <w:rsid w:val="005F43DB"/>
    <w:rsid w:val="005F482E"/>
    <w:rsid w:val="005F48B6"/>
    <w:rsid w:val="005F5AD6"/>
    <w:rsid w:val="005F5B94"/>
    <w:rsid w:val="005F69C4"/>
    <w:rsid w:val="0060090E"/>
    <w:rsid w:val="00601BED"/>
    <w:rsid w:val="006023C5"/>
    <w:rsid w:val="0060392F"/>
    <w:rsid w:val="006039BA"/>
    <w:rsid w:val="00603BC0"/>
    <w:rsid w:val="006043A2"/>
    <w:rsid w:val="00604534"/>
    <w:rsid w:val="00605B99"/>
    <w:rsid w:val="00605EF0"/>
    <w:rsid w:val="006064DD"/>
    <w:rsid w:val="00606777"/>
    <w:rsid w:val="00606C97"/>
    <w:rsid w:val="006070F1"/>
    <w:rsid w:val="00607BE2"/>
    <w:rsid w:val="0061056A"/>
    <w:rsid w:val="006107C8"/>
    <w:rsid w:val="00610954"/>
    <w:rsid w:val="006119D5"/>
    <w:rsid w:val="00611CCD"/>
    <w:rsid w:val="006127D6"/>
    <w:rsid w:val="00612961"/>
    <w:rsid w:val="00612CB7"/>
    <w:rsid w:val="0061358B"/>
    <w:rsid w:val="00613B45"/>
    <w:rsid w:val="00613F4F"/>
    <w:rsid w:val="006144F2"/>
    <w:rsid w:val="006145DD"/>
    <w:rsid w:val="00615243"/>
    <w:rsid w:val="0061565E"/>
    <w:rsid w:val="00615767"/>
    <w:rsid w:val="00617A71"/>
    <w:rsid w:val="006202AF"/>
    <w:rsid w:val="006215A4"/>
    <w:rsid w:val="00621F46"/>
    <w:rsid w:val="00622078"/>
    <w:rsid w:val="0062274D"/>
    <w:rsid w:val="00622CB4"/>
    <w:rsid w:val="00623BD9"/>
    <w:rsid w:val="00623C09"/>
    <w:rsid w:val="0062427B"/>
    <w:rsid w:val="0062466F"/>
    <w:rsid w:val="006246D1"/>
    <w:rsid w:val="00625247"/>
    <w:rsid w:val="00625C49"/>
    <w:rsid w:val="006262D9"/>
    <w:rsid w:val="00626F18"/>
    <w:rsid w:val="00626F3D"/>
    <w:rsid w:val="00630403"/>
    <w:rsid w:val="00630A77"/>
    <w:rsid w:val="00630C94"/>
    <w:rsid w:val="006311FB"/>
    <w:rsid w:val="006313D8"/>
    <w:rsid w:val="0063235D"/>
    <w:rsid w:val="00632871"/>
    <w:rsid w:val="0063480F"/>
    <w:rsid w:val="006349ED"/>
    <w:rsid w:val="00634BFF"/>
    <w:rsid w:val="00635217"/>
    <w:rsid w:val="00635F10"/>
    <w:rsid w:val="00636714"/>
    <w:rsid w:val="006408CC"/>
    <w:rsid w:val="006411B2"/>
    <w:rsid w:val="006421E3"/>
    <w:rsid w:val="00642E65"/>
    <w:rsid w:val="00643016"/>
    <w:rsid w:val="00644613"/>
    <w:rsid w:val="0064528D"/>
    <w:rsid w:val="00645DDE"/>
    <w:rsid w:val="00647793"/>
    <w:rsid w:val="00650C44"/>
    <w:rsid w:val="006511EA"/>
    <w:rsid w:val="00651EB8"/>
    <w:rsid w:val="00652767"/>
    <w:rsid w:val="0065415A"/>
    <w:rsid w:val="006541CC"/>
    <w:rsid w:val="00654654"/>
    <w:rsid w:val="006564D9"/>
    <w:rsid w:val="00656D91"/>
    <w:rsid w:val="00657522"/>
    <w:rsid w:val="0065754B"/>
    <w:rsid w:val="006577E8"/>
    <w:rsid w:val="00657922"/>
    <w:rsid w:val="00660831"/>
    <w:rsid w:val="0066162F"/>
    <w:rsid w:val="00661B6A"/>
    <w:rsid w:val="00661D22"/>
    <w:rsid w:val="00662E85"/>
    <w:rsid w:val="006635C2"/>
    <w:rsid w:val="0066400C"/>
    <w:rsid w:val="00664741"/>
    <w:rsid w:val="006651E4"/>
    <w:rsid w:val="00666C9C"/>
    <w:rsid w:val="0066753C"/>
    <w:rsid w:val="00667FEA"/>
    <w:rsid w:val="006704AE"/>
    <w:rsid w:val="00670991"/>
    <w:rsid w:val="00670A18"/>
    <w:rsid w:val="00671778"/>
    <w:rsid w:val="00671B68"/>
    <w:rsid w:val="0067255C"/>
    <w:rsid w:val="00673BA9"/>
    <w:rsid w:val="00675573"/>
    <w:rsid w:val="00681B5B"/>
    <w:rsid w:val="00683ADD"/>
    <w:rsid w:val="006843B2"/>
    <w:rsid w:val="00684F72"/>
    <w:rsid w:val="006853A5"/>
    <w:rsid w:val="00686023"/>
    <w:rsid w:val="00686261"/>
    <w:rsid w:val="006867A4"/>
    <w:rsid w:val="0068683F"/>
    <w:rsid w:val="00686BD8"/>
    <w:rsid w:val="00687558"/>
    <w:rsid w:val="00690D9B"/>
    <w:rsid w:val="006914AE"/>
    <w:rsid w:val="00691582"/>
    <w:rsid w:val="006923AD"/>
    <w:rsid w:val="006927FF"/>
    <w:rsid w:val="0069422D"/>
    <w:rsid w:val="00694B3F"/>
    <w:rsid w:val="00695592"/>
    <w:rsid w:val="00696F06"/>
    <w:rsid w:val="006A0A51"/>
    <w:rsid w:val="006A1410"/>
    <w:rsid w:val="006A16C9"/>
    <w:rsid w:val="006A1B41"/>
    <w:rsid w:val="006A209B"/>
    <w:rsid w:val="006A29D2"/>
    <w:rsid w:val="006A2E8C"/>
    <w:rsid w:val="006A31D5"/>
    <w:rsid w:val="006A3249"/>
    <w:rsid w:val="006A3D89"/>
    <w:rsid w:val="006A49CA"/>
    <w:rsid w:val="006A4A3F"/>
    <w:rsid w:val="006A5281"/>
    <w:rsid w:val="006A5A38"/>
    <w:rsid w:val="006A61A5"/>
    <w:rsid w:val="006A674C"/>
    <w:rsid w:val="006B1235"/>
    <w:rsid w:val="006B26D3"/>
    <w:rsid w:val="006B2EDF"/>
    <w:rsid w:val="006B5ABC"/>
    <w:rsid w:val="006B7A61"/>
    <w:rsid w:val="006B7C7B"/>
    <w:rsid w:val="006C0754"/>
    <w:rsid w:val="006C227B"/>
    <w:rsid w:val="006C3A5C"/>
    <w:rsid w:val="006C3AD7"/>
    <w:rsid w:val="006C3AE0"/>
    <w:rsid w:val="006C3CA3"/>
    <w:rsid w:val="006C3EC1"/>
    <w:rsid w:val="006C42FA"/>
    <w:rsid w:val="006C5220"/>
    <w:rsid w:val="006C5276"/>
    <w:rsid w:val="006C5410"/>
    <w:rsid w:val="006C594F"/>
    <w:rsid w:val="006C790E"/>
    <w:rsid w:val="006D02CB"/>
    <w:rsid w:val="006D0CFD"/>
    <w:rsid w:val="006D0F66"/>
    <w:rsid w:val="006D1923"/>
    <w:rsid w:val="006D1E7A"/>
    <w:rsid w:val="006D255F"/>
    <w:rsid w:val="006D2704"/>
    <w:rsid w:val="006D2AFB"/>
    <w:rsid w:val="006D3E4F"/>
    <w:rsid w:val="006D53D5"/>
    <w:rsid w:val="006D5C0B"/>
    <w:rsid w:val="006D66BB"/>
    <w:rsid w:val="006D66EB"/>
    <w:rsid w:val="006D6C24"/>
    <w:rsid w:val="006D6C68"/>
    <w:rsid w:val="006E031A"/>
    <w:rsid w:val="006E07EB"/>
    <w:rsid w:val="006E13EF"/>
    <w:rsid w:val="006E1BC1"/>
    <w:rsid w:val="006E1D75"/>
    <w:rsid w:val="006E24DD"/>
    <w:rsid w:val="006E320C"/>
    <w:rsid w:val="006E4067"/>
    <w:rsid w:val="006E46A3"/>
    <w:rsid w:val="006E515D"/>
    <w:rsid w:val="006E5651"/>
    <w:rsid w:val="006E57B9"/>
    <w:rsid w:val="006E5DE0"/>
    <w:rsid w:val="006E602E"/>
    <w:rsid w:val="006E6149"/>
    <w:rsid w:val="006E6B25"/>
    <w:rsid w:val="006E7867"/>
    <w:rsid w:val="006F0779"/>
    <w:rsid w:val="006F07F0"/>
    <w:rsid w:val="006F0C90"/>
    <w:rsid w:val="006F1AEE"/>
    <w:rsid w:val="006F2DC7"/>
    <w:rsid w:val="006F2DED"/>
    <w:rsid w:val="006F310F"/>
    <w:rsid w:val="006F3BBF"/>
    <w:rsid w:val="006F4B14"/>
    <w:rsid w:val="006F4B5D"/>
    <w:rsid w:val="006F51DD"/>
    <w:rsid w:val="006F5520"/>
    <w:rsid w:val="006F597B"/>
    <w:rsid w:val="006F6265"/>
    <w:rsid w:val="006F6693"/>
    <w:rsid w:val="006F71D5"/>
    <w:rsid w:val="006F723D"/>
    <w:rsid w:val="006F79BC"/>
    <w:rsid w:val="006F7A88"/>
    <w:rsid w:val="006F7B49"/>
    <w:rsid w:val="00700D96"/>
    <w:rsid w:val="007024F4"/>
    <w:rsid w:val="00702765"/>
    <w:rsid w:val="007027C8"/>
    <w:rsid w:val="00703240"/>
    <w:rsid w:val="00703357"/>
    <w:rsid w:val="0070426E"/>
    <w:rsid w:val="00704902"/>
    <w:rsid w:val="0070541B"/>
    <w:rsid w:val="00705F2F"/>
    <w:rsid w:val="0070622E"/>
    <w:rsid w:val="007067E5"/>
    <w:rsid w:val="007079D9"/>
    <w:rsid w:val="00710DBE"/>
    <w:rsid w:val="00710F1A"/>
    <w:rsid w:val="00711263"/>
    <w:rsid w:val="0071152C"/>
    <w:rsid w:val="00712291"/>
    <w:rsid w:val="00712306"/>
    <w:rsid w:val="00713648"/>
    <w:rsid w:val="0071375B"/>
    <w:rsid w:val="0071445F"/>
    <w:rsid w:val="00714B16"/>
    <w:rsid w:val="007158C1"/>
    <w:rsid w:val="00720B35"/>
    <w:rsid w:val="0072326D"/>
    <w:rsid w:val="007237C7"/>
    <w:rsid w:val="00723ADD"/>
    <w:rsid w:val="00723E45"/>
    <w:rsid w:val="007241A8"/>
    <w:rsid w:val="00724DF1"/>
    <w:rsid w:val="0072510F"/>
    <w:rsid w:val="0072536A"/>
    <w:rsid w:val="00725B7B"/>
    <w:rsid w:val="00725EB8"/>
    <w:rsid w:val="007262ED"/>
    <w:rsid w:val="00726D9E"/>
    <w:rsid w:val="00727F13"/>
    <w:rsid w:val="00730A33"/>
    <w:rsid w:val="00730B34"/>
    <w:rsid w:val="00731BFF"/>
    <w:rsid w:val="00731C3A"/>
    <w:rsid w:val="00731CB5"/>
    <w:rsid w:val="00733092"/>
    <w:rsid w:val="00733AC5"/>
    <w:rsid w:val="007342D9"/>
    <w:rsid w:val="00735CC2"/>
    <w:rsid w:val="00737FC9"/>
    <w:rsid w:val="00740C19"/>
    <w:rsid w:val="007421CE"/>
    <w:rsid w:val="00742587"/>
    <w:rsid w:val="00742B3F"/>
    <w:rsid w:val="00743DE9"/>
    <w:rsid w:val="00744BC9"/>
    <w:rsid w:val="00744D8A"/>
    <w:rsid w:val="00744F02"/>
    <w:rsid w:val="007450E3"/>
    <w:rsid w:val="00745523"/>
    <w:rsid w:val="00746159"/>
    <w:rsid w:val="00746480"/>
    <w:rsid w:val="00746A27"/>
    <w:rsid w:val="00746B2F"/>
    <w:rsid w:val="007475BB"/>
    <w:rsid w:val="00747825"/>
    <w:rsid w:val="00750279"/>
    <w:rsid w:val="00750BA5"/>
    <w:rsid w:val="00751273"/>
    <w:rsid w:val="007519AE"/>
    <w:rsid w:val="00751D72"/>
    <w:rsid w:val="00751F4B"/>
    <w:rsid w:val="00751FB8"/>
    <w:rsid w:val="007520D0"/>
    <w:rsid w:val="0075243D"/>
    <w:rsid w:val="007528D7"/>
    <w:rsid w:val="00753174"/>
    <w:rsid w:val="00753CB0"/>
    <w:rsid w:val="00753E64"/>
    <w:rsid w:val="00753EE1"/>
    <w:rsid w:val="00754391"/>
    <w:rsid w:val="007559A3"/>
    <w:rsid w:val="00755FD8"/>
    <w:rsid w:val="0075654C"/>
    <w:rsid w:val="0075675E"/>
    <w:rsid w:val="00756C55"/>
    <w:rsid w:val="00757251"/>
    <w:rsid w:val="00760F55"/>
    <w:rsid w:val="007619C8"/>
    <w:rsid w:val="007620D0"/>
    <w:rsid w:val="00762591"/>
    <w:rsid w:val="007629BF"/>
    <w:rsid w:val="00762A50"/>
    <w:rsid w:val="00762CBA"/>
    <w:rsid w:val="00763360"/>
    <w:rsid w:val="00763832"/>
    <w:rsid w:val="00763AC0"/>
    <w:rsid w:val="00763C06"/>
    <w:rsid w:val="0076415C"/>
    <w:rsid w:val="00764846"/>
    <w:rsid w:val="00770EE1"/>
    <w:rsid w:val="00770FE5"/>
    <w:rsid w:val="00772A4F"/>
    <w:rsid w:val="00773537"/>
    <w:rsid w:val="00773B8A"/>
    <w:rsid w:val="00774491"/>
    <w:rsid w:val="007746B7"/>
    <w:rsid w:val="00774E16"/>
    <w:rsid w:val="00775BDA"/>
    <w:rsid w:val="00775E7B"/>
    <w:rsid w:val="007770AF"/>
    <w:rsid w:val="00777358"/>
    <w:rsid w:val="0077769C"/>
    <w:rsid w:val="00777DF5"/>
    <w:rsid w:val="007800BB"/>
    <w:rsid w:val="00782787"/>
    <w:rsid w:val="007842B0"/>
    <w:rsid w:val="007845C9"/>
    <w:rsid w:val="00784816"/>
    <w:rsid w:val="00784A6B"/>
    <w:rsid w:val="00784B58"/>
    <w:rsid w:val="00785B7F"/>
    <w:rsid w:val="00785E54"/>
    <w:rsid w:val="007908BC"/>
    <w:rsid w:val="00790AD3"/>
    <w:rsid w:val="00791853"/>
    <w:rsid w:val="00792635"/>
    <w:rsid w:val="00794258"/>
    <w:rsid w:val="007943E1"/>
    <w:rsid w:val="00795661"/>
    <w:rsid w:val="0079601B"/>
    <w:rsid w:val="007960C2"/>
    <w:rsid w:val="007A0009"/>
    <w:rsid w:val="007A0016"/>
    <w:rsid w:val="007A07CF"/>
    <w:rsid w:val="007A0F1C"/>
    <w:rsid w:val="007A181F"/>
    <w:rsid w:val="007A1FB0"/>
    <w:rsid w:val="007A377A"/>
    <w:rsid w:val="007A387C"/>
    <w:rsid w:val="007A44E1"/>
    <w:rsid w:val="007A46C4"/>
    <w:rsid w:val="007A4FB3"/>
    <w:rsid w:val="007A5999"/>
    <w:rsid w:val="007A5FB9"/>
    <w:rsid w:val="007A6280"/>
    <w:rsid w:val="007B0B87"/>
    <w:rsid w:val="007B0EE6"/>
    <w:rsid w:val="007B17B7"/>
    <w:rsid w:val="007B1AB0"/>
    <w:rsid w:val="007B35D1"/>
    <w:rsid w:val="007B3676"/>
    <w:rsid w:val="007B41F7"/>
    <w:rsid w:val="007B4721"/>
    <w:rsid w:val="007B4CB8"/>
    <w:rsid w:val="007B5A62"/>
    <w:rsid w:val="007B5CD1"/>
    <w:rsid w:val="007B7C16"/>
    <w:rsid w:val="007C1D31"/>
    <w:rsid w:val="007C2704"/>
    <w:rsid w:val="007C2807"/>
    <w:rsid w:val="007C40DE"/>
    <w:rsid w:val="007C4249"/>
    <w:rsid w:val="007C4F0B"/>
    <w:rsid w:val="007C5928"/>
    <w:rsid w:val="007C5A6A"/>
    <w:rsid w:val="007C5C53"/>
    <w:rsid w:val="007C6719"/>
    <w:rsid w:val="007C7118"/>
    <w:rsid w:val="007D0349"/>
    <w:rsid w:val="007D0562"/>
    <w:rsid w:val="007D2983"/>
    <w:rsid w:val="007D2C73"/>
    <w:rsid w:val="007D3001"/>
    <w:rsid w:val="007D49E7"/>
    <w:rsid w:val="007D4B43"/>
    <w:rsid w:val="007D6807"/>
    <w:rsid w:val="007D6941"/>
    <w:rsid w:val="007D6C14"/>
    <w:rsid w:val="007D7639"/>
    <w:rsid w:val="007D7BD4"/>
    <w:rsid w:val="007D7F2B"/>
    <w:rsid w:val="007E0E9E"/>
    <w:rsid w:val="007E1974"/>
    <w:rsid w:val="007E2F20"/>
    <w:rsid w:val="007E46B2"/>
    <w:rsid w:val="007E4D46"/>
    <w:rsid w:val="007E4F78"/>
    <w:rsid w:val="007E5842"/>
    <w:rsid w:val="007E5B10"/>
    <w:rsid w:val="007E69D2"/>
    <w:rsid w:val="007E6A16"/>
    <w:rsid w:val="007E6B6B"/>
    <w:rsid w:val="007E7090"/>
    <w:rsid w:val="007E7355"/>
    <w:rsid w:val="007E74E9"/>
    <w:rsid w:val="007E77F9"/>
    <w:rsid w:val="007E7932"/>
    <w:rsid w:val="007E79B6"/>
    <w:rsid w:val="007F00B0"/>
    <w:rsid w:val="007F028C"/>
    <w:rsid w:val="007F12E8"/>
    <w:rsid w:val="007F1C97"/>
    <w:rsid w:val="007F297D"/>
    <w:rsid w:val="007F32B6"/>
    <w:rsid w:val="007F3839"/>
    <w:rsid w:val="007F3C73"/>
    <w:rsid w:val="007F43C5"/>
    <w:rsid w:val="007F483D"/>
    <w:rsid w:val="007F4A82"/>
    <w:rsid w:val="007F4DBA"/>
    <w:rsid w:val="007F5574"/>
    <w:rsid w:val="007F57BF"/>
    <w:rsid w:val="007F6FE4"/>
    <w:rsid w:val="007F7924"/>
    <w:rsid w:val="00800112"/>
    <w:rsid w:val="00801198"/>
    <w:rsid w:val="00801427"/>
    <w:rsid w:val="008022B9"/>
    <w:rsid w:val="00802A6A"/>
    <w:rsid w:val="00802EB1"/>
    <w:rsid w:val="008031B7"/>
    <w:rsid w:val="0080360E"/>
    <w:rsid w:val="00803891"/>
    <w:rsid w:val="00803B63"/>
    <w:rsid w:val="00804065"/>
    <w:rsid w:val="00804B6C"/>
    <w:rsid w:val="008055AE"/>
    <w:rsid w:val="00806095"/>
    <w:rsid w:val="00806A47"/>
    <w:rsid w:val="00806DAD"/>
    <w:rsid w:val="00807036"/>
    <w:rsid w:val="0080716F"/>
    <w:rsid w:val="008073C6"/>
    <w:rsid w:val="008077C9"/>
    <w:rsid w:val="00810874"/>
    <w:rsid w:val="0081146B"/>
    <w:rsid w:val="00811A6A"/>
    <w:rsid w:val="008124F8"/>
    <w:rsid w:val="00812EE6"/>
    <w:rsid w:val="00813BF2"/>
    <w:rsid w:val="00813D63"/>
    <w:rsid w:val="00814D96"/>
    <w:rsid w:val="0081659A"/>
    <w:rsid w:val="00816624"/>
    <w:rsid w:val="00816C1D"/>
    <w:rsid w:val="00817D41"/>
    <w:rsid w:val="00817E89"/>
    <w:rsid w:val="00820A24"/>
    <w:rsid w:val="00821928"/>
    <w:rsid w:val="00821DCB"/>
    <w:rsid w:val="00821E1B"/>
    <w:rsid w:val="00822250"/>
    <w:rsid w:val="00822A1F"/>
    <w:rsid w:val="00822AA5"/>
    <w:rsid w:val="0082413F"/>
    <w:rsid w:val="00824779"/>
    <w:rsid w:val="00826327"/>
    <w:rsid w:val="008263BB"/>
    <w:rsid w:val="00826E36"/>
    <w:rsid w:val="0082785D"/>
    <w:rsid w:val="0083077E"/>
    <w:rsid w:val="00830908"/>
    <w:rsid w:val="00830B97"/>
    <w:rsid w:val="008316AC"/>
    <w:rsid w:val="00831B37"/>
    <w:rsid w:val="0083263C"/>
    <w:rsid w:val="00832AFF"/>
    <w:rsid w:val="008337A7"/>
    <w:rsid w:val="00833907"/>
    <w:rsid w:val="00833F2A"/>
    <w:rsid w:val="008343E9"/>
    <w:rsid w:val="00834825"/>
    <w:rsid w:val="008350A7"/>
    <w:rsid w:val="00836AED"/>
    <w:rsid w:val="00837253"/>
    <w:rsid w:val="00837FBD"/>
    <w:rsid w:val="0084003D"/>
    <w:rsid w:val="0084108E"/>
    <w:rsid w:val="00841B2B"/>
    <w:rsid w:val="008420FA"/>
    <w:rsid w:val="00842349"/>
    <w:rsid w:val="008436D4"/>
    <w:rsid w:val="008441F5"/>
    <w:rsid w:val="00844AA1"/>
    <w:rsid w:val="008451C7"/>
    <w:rsid w:val="00845365"/>
    <w:rsid w:val="008454F9"/>
    <w:rsid w:val="00845A86"/>
    <w:rsid w:val="008461CB"/>
    <w:rsid w:val="0084659B"/>
    <w:rsid w:val="00847587"/>
    <w:rsid w:val="00847741"/>
    <w:rsid w:val="00847BB7"/>
    <w:rsid w:val="00851012"/>
    <w:rsid w:val="008512C0"/>
    <w:rsid w:val="00851669"/>
    <w:rsid w:val="00851887"/>
    <w:rsid w:val="00851B58"/>
    <w:rsid w:val="00851C92"/>
    <w:rsid w:val="008526BC"/>
    <w:rsid w:val="00852D3D"/>
    <w:rsid w:val="008535EA"/>
    <w:rsid w:val="00853F94"/>
    <w:rsid w:val="00854FD7"/>
    <w:rsid w:val="008553C1"/>
    <w:rsid w:val="008578EA"/>
    <w:rsid w:val="0086065E"/>
    <w:rsid w:val="00861282"/>
    <w:rsid w:val="008616CE"/>
    <w:rsid w:val="0086262D"/>
    <w:rsid w:val="008631CC"/>
    <w:rsid w:val="00863436"/>
    <w:rsid w:val="008636A7"/>
    <w:rsid w:val="0086407F"/>
    <w:rsid w:val="0086655F"/>
    <w:rsid w:val="00867745"/>
    <w:rsid w:val="0087067F"/>
    <w:rsid w:val="008712D4"/>
    <w:rsid w:val="00872299"/>
    <w:rsid w:val="0087383C"/>
    <w:rsid w:val="00873A04"/>
    <w:rsid w:val="00873DD1"/>
    <w:rsid w:val="00874396"/>
    <w:rsid w:val="008779FC"/>
    <w:rsid w:val="00877F61"/>
    <w:rsid w:val="008806DF"/>
    <w:rsid w:val="00880DD0"/>
    <w:rsid w:val="00881CC7"/>
    <w:rsid w:val="00881EA0"/>
    <w:rsid w:val="00881F9C"/>
    <w:rsid w:val="00882180"/>
    <w:rsid w:val="0088240C"/>
    <w:rsid w:val="00882A5A"/>
    <w:rsid w:val="00883177"/>
    <w:rsid w:val="00883700"/>
    <w:rsid w:val="00883720"/>
    <w:rsid w:val="00884007"/>
    <w:rsid w:val="008856EA"/>
    <w:rsid w:val="0088572B"/>
    <w:rsid w:val="00885C0C"/>
    <w:rsid w:val="00886E41"/>
    <w:rsid w:val="008871DE"/>
    <w:rsid w:val="0089076D"/>
    <w:rsid w:val="00891616"/>
    <w:rsid w:val="00891B7A"/>
    <w:rsid w:val="00891B8B"/>
    <w:rsid w:val="00892B9A"/>
    <w:rsid w:val="008930D0"/>
    <w:rsid w:val="0089360F"/>
    <w:rsid w:val="00894DED"/>
    <w:rsid w:val="00895817"/>
    <w:rsid w:val="008959E9"/>
    <w:rsid w:val="008965AA"/>
    <w:rsid w:val="00897C40"/>
    <w:rsid w:val="008A24E3"/>
    <w:rsid w:val="008A3939"/>
    <w:rsid w:val="008A42E3"/>
    <w:rsid w:val="008A46C6"/>
    <w:rsid w:val="008A5169"/>
    <w:rsid w:val="008A5DD7"/>
    <w:rsid w:val="008A61A8"/>
    <w:rsid w:val="008A723C"/>
    <w:rsid w:val="008A798D"/>
    <w:rsid w:val="008A7B60"/>
    <w:rsid w:val="008B04E3"/>
    <w:rsid w:val="008B0802"/>
    <w:rsid w:val="008B0B66"/>
    <w:rsid w:val="008B0B92"/>
    <w:rsid w:val="008B2012"/>
    <w:rsid w:val="008B2408"/>
    <w:rsid w:val="008B2CF9"/>
    <w:rsid w:val="008B3335"/>
    <w:rsid w:val="008B3392"/>
    <w:rsid w:val="008B3530"/>
    <w:rsid w:val="008B42ED"/>
    <w:rsid w:val="008B47AF"/>
    <w:rsid w:val="008B4C22"/>
    <w:rsid w:val="008B5BAA"/>
    <w:rsid w:val="008B6E8D"/>
    <w:rsid w:val="008B70FF"/>
    <w:rsid w:val="008B7471"/>
    <w:rsid w:val="008B7914"/>
    <w:rsid w:val="008B7B5E"/>
    <w:rsid w:val="008C031C"/>
    <w:rsid w:val="008C06E0"/>
    <w:rsid w:val="008C0E88"/>
    <w:rsid w:val="008C25AF"/>
    <w:rsid w:val="008C2CA6"/>
    <w:rsid w:val="008C3A97"/>
    <w:rsid w:val="008C3C51"/>
    <w:rsid w:val="008C498E"/>
    <w:rsid w:val="008C4CF8"/>
    <w:rsid w:val="008C7124"/>
    <w:rsid w:val="008C718B"/>
    <w:rsid w:val="008C76C5"/>
    <w:rsid w:val="008C7F69"/>
    <w:rsid w:val="008D002F"/>
    <w:rsid w:val="008D0123"/>
    <w:rsid w:val="008D05F8"/>
    <w:rsid w:val="008D0A24"/>
    <w:rsid w:val="008D0C93"/>
    <w:rsid w:val="008D14B5"/>
    <w:rsid w:val="008D227A"/>
    <w:rsid w:val="008D27D2"/>
    <w:rsid w:val="008D352A"/>
    <w:rsid w:val="008D3DBB"/>
    <w:rsid w:val="008D4CCA"/>
    <w:rsid w:val="008D5059"/>
    <w:rsid w:val="008D5772"/>
    <w:rsid w:val="008D6654"/>
    <w:rsid w:val="008D6B62"/>
    <w:rsid w:val="008D736A"/>
    <w:rsid w:val="008D788B"/>
    <w:rsid w:val="008D7DF2"/>
    <w:rsid w:val="008E0027"/>
    <w:rsid w:val="008E0C2A"/>
    <w:rsid w:val="008E12B8"/>
    <w:rsid w:val="008E13D5"/>
    <w:rsid w:val="008E255A"/>
    <w:rsid w:val="008E2E0F"/>
    <w:rsid w:val="008E302D"/>
    <w:rsid w:val="008E34FD"/>
    <w:rsid w:val="008E4A69"/>
    <w:rsid w:val="008E5AD8"/>
    <w:rsid w:val="008E6ED3"/>
    <w:rsid w:val="008E793C"/>
    <w:rsid w:val="008F1D44"/>
    <w:rsid w:val="008F1EE6"/>
    <w:rsid w:val="008F271C"/>
    <w:rsid w:val="008F273E"/>
    <w:rsid w:val="008F3D6F"/>
    <w:rsid w:val="008F4223"/>
    <w:rsid w:val="008F49B5"/>
    <w:rsid w:val="008F4BB1"/>
    <w:rsid w:val="008F4D6F"/>
    <w:rsid w:val="008F5A07"/>
    <w:rsid w:val="008F5F4E"/>
    <w:rsid w:val="008F7081"/>
    <w:rsid w:val="008F738E"/>
    <w:rsid w:val="008F748A"/>
    <w:rsid w:val="008F79CB"/>
    <w:rsid w:val="008F7FF8"/>
    <w:rsid w:val="00901505"/>
    <w:rsid w:val="00901C56"/>
    <w:rsid w:val="009021AF"/>
    <w:rsid w:val="0090231D"/>
    <w:rsid w:val="009043DF"/>
    <w:rsid w:val="009048E5"/>
    <w:rsid w:val="0090495E"/>
    <w:rsid w:val="00904A46"/>
    <w:rsid w:val="00904F76"/>
    <w:rsid w:val="00906D30"/>
    <w:rsid w:val="0090706A"/>
    <w:rsid w:val="009070EB"/>
    <w:rsid w:val="00910818"/>
    <w:rsid w:val="009112FF"/>
    <w:rsid w:val="00912CE1"/>
    <w:rsid w:val="00913352"/>
    <w:rsid w:val="0091435D"/>
    <w:rsid w:val="0091483E"/>
    <w:rsid w:val="00920F55"/>
    <w:rsid w:val="0092282C"/>
    <w:rsid w:val="009233C6"/>
    <w:rsid w:val="009236D3"/>
    <w:rsid w:val="00923A7F"/>
    <w:rsid w:val="009251A9"/>
    <w:rsid w:val="00925AE2"/>
    <w:rsid w:val="00926294"/>
    <w:rsid w:val="00927C6C"/>
    <w:rsid w:val="00927FDD"/>
    <w:rsid w:val="00930528"/>
    <w:rsid w:val="00930A2A"/>
    <w:rsid w:val="0093236D"/>
    <w:rsid w:val="00932B6F"/>
    <w:rsid w:val="009331C1"/>
    <w:rsid w:val="00933537"/>
    <w:rsid w:val="009339B2"/>
    <w:rsid w:val="00933B9A"/>
    <w:rsid w:val="00935147"/>
    <w:rsid w:val="00935452"/>
    <w:rsid w:val="00935EEF"/>
    <w:rsid w:val="009364EB"/>
    <w:rsid w:val="009369BE"/>
    <w:rsid w:val="00937236"/>
    <w:rsid w:val="009372F0"/>
    <w:rsid w:val="00937595"/>
    <w:rsid w:val="0094013C"/>
    <w:rsid w:val="00943D75"/>
    <w:rsid w:val="00943DD5"/>
    <w:rsid w:val="00944FA4"/>
    <w:rsid w:val="0094543E"/>
    <w:rsid w:val="00945CFB"/>
    <w:rsid w:val="00946017"/>
    <w:rsid w:val="00946686"/>
    <w:rsid w:val="00946D86"/>
    <w:rsid w:val="00947CC9"/>
    <w:rsid w:val="00947EBB"/>
    <w:rsid w:val="009503E9"/>
    <w:rsid w:val="00950612"/>
    <w:rsid w:val="00950744"/>
    <w:rsid w:val="00950A8E"/>
    <w:rsid w:val="0095276D"/>
    <w:rsid w:val="00954325"/>
    <w:rsid w:val="00954370"/>
    <w:rsid w:val="009547EC"/>
    <w:rsid w:val="00955623"/>
    <w:rsid w:val="0095581E"/>
    <w:rsid w:val="009569B2"/>
    <w:rsid w:val="00956BD0"/>
    <w:rsid w:val="00957CB2"/>
    <w:rsid w:val="00960828"/>
    <w:rsid w:val="0096214F"/>
    <w:rsid w:val="009624C1"/>
    <w:rsid w:val="00962C54"/>
    <w:rsid w:val="0096361A"/>
    <w:rsid w:val="00963826"/>
    <w:rsid w:val="009639F5"/>
    <w:rsid w:val="0096424C"/>
    <w:rsid w:val="00964D78"/>
    <w:rsid w:val="009655A4"/>
    <w:rsid w:val="00967357"/>
    <w:rsid w:val="00970161"/>
    <w:rsid w:val="009716DB"/>
    <w:rsid w:val="009718C6"/>
    <w:rsid w:val="00971CFA"/>
    <w:rsid w:val="00973267"/>
    <w:rsid w:val="0097336E"/>
    <w:rsid w:val="00973985"/>
    <w:rsid w:val="009739B7"/>
    <w:rsid w:val="00974A5A"/>
    <w:rsid w:val="00975755"/>
    <w:rsid w:val="00976EE0"/>
    <w:rsid w:val="00977323"/>
    <w:rsid w:val="00977B05"/>
    <w:rsid w:val="009804D8"/>
    <w:rsid w:val="00980E48"/>
    <w:rsid w:val="00981C92"/>
    <w:rsid w:val="0098245B"/>
    <w:rsid w:val="0098299C"/>
    <w:rsid w:val="00982B52"/>
    <w:rsid w:val="009831E8"/>
    <w:rsid w:val="009833E8"/>
    <w:rsid w:val="0098447E"/>
    <w:rsid w:val="0098595B"/>
    <w:rsid w:val="00986574"/>
    <w:rsid w:val="00990057"/>
    <w:rsid w:val="00990208"/>
    <w:rsid w:val="0099174D"/>
    <w:rsid w:val="009925E3"/>
    <w:rsid w:val="00994203"/>
    <w:rsid w:val="0099506C"/>
    <w:rsid w:val="00995151"/>
    <w:rsid w:val="0099566C"/>
    <w:rsid w:val="00996AE4"/>
    <w:rsid w:val="009A0E49"/>
    <w:rsid w:val="009A104E"/>
    <w:rsid w:val="009A11D9"/>
    <w:rsid w:val="009A12FE"/>
    <w:rsid w:val="009A19EB"/>
    <w:rsid w:val="009A1A7E"/>
    <w:rsid w:val="009A23DC"/>
    <w:rsid w:val="009A2626"/>
    <w:rsid w:val="009A3664"/>
    <w:rsid w:val="009A3695"/>
    <w:rsid w:val="009A37A3"/>
    <w:rsid w:val="009A4C6A"/>
    <w:rsid w:val="009A593C"/>
    <w:rsid w:val="009A6C6A"/>
    <w:rsid w:val="009A7142"/>
    <w:rsid w:val="009B0366"/>
    <w:rsid w:val="009B04EF"/>
    <w:rsid w:val="009B093D"/>
    <w:rsid w:val="009B093F"/>
    <w:rsid w:val="009B0C48"/>
    <w:rsid w:val="009B37EF"/>
    <w:rsid w:val="009B45F4"/>
    <w:rsid w:val="009B5643"/>
    <w:rsid w:val="009B63EE"/>
    <w:rsid w:val="009B6862"/>
    <w:rsid w:val="009B70B6"/>
    <w:rsid w:val="009B7DF4"/>
    <w:rsid w:val="009C023F"/>
    <w:rsid w:val="009C0580"/>
    <w:rsid w:val="009C1BC4"/>
    <w:rsid w:val="009C25BB"/>
    <w:rsid w:val="009C2858"/>
    <w:rsid w:val="009C2F9F"/>
    <w:rsid w:val="009C3255"/>
    <w:rsid w:val="009C38A5"/>
    <w:rsid w:val="009C3EA7"/>
    <w:rsid w:val="009C4E88"/>
    <w:rsid w:val="009C4E97"/>
    <w:rsid w:val="009C5B53"/>
    <w:rsid w:val="009C636E"/>
    <w:rsid w:val="009C6C58"/>
    <w:rsid w:val="009C71EA"/>
    <w:rsid w:val="009C73C1"/>
    <w:rsid w:val="009D03BE"/>
    <w:rsid w:val="009D1626"/>
    <w:rsid w:val="009D1FF0"/>
    <w:rsid w:val="009D203E"/>
    <w:rsid w:val="009D2B23"/>
    <w:rsid w:val="009D3810"/>
    <w:rsid w:val="009D4429"/>
    <w:rsid w:val="009D512C"/>
    <w:rsid w:val="009D55D8"/>
    <w:rsid w:val="009D5615"/>
    <w:rsid w:val="009D5916"/>
    <w:rsid w:val="009D690E"/>
    <w:rsid w:val="009D71E0"/>
    <w:rsid w:val="009D79E7"/>
    <w:rsid w:val="009D7D19"/>
    <w:rsid w:val="009E00A7"/>
    <w:rsid w:val="009E094F"/>
    <w:rsid w:val="009E0AF1"/>
    <w:rsid w:val="009E0CD8"/>
    <w:rsid w:val="009E1706"/>
    <w:rsid w:val="009E1CDE"/>
    <w:rsid w:val="009E1FAE"/>
    <w:rsid w:val="009E2A66"/>
    <w:rsid w:val="009E38C1"/>
    <w:rsid w:val="009E3DB3"/>
    <w:rsid w:val="009E4325"/>
    <w:rsid w:val="009E4482"/>
    <w:rsid w:val="009E4D5A"/>
    <w:rsid w:val="009E4D9A"/>
    <w:rsid w:val="009E4F93"/>
    <w:rsid w:val="009E6D92"/>
    <w:rsid w:val="009E778B"/>
    <w:rsid w:val="009E7F23"/>
    <w:rsid w:val="009F104A"/>
    <w:rsid w:val="009F1A9C"/>
    <w:rsid w:val="009F1F44"/>
    <w:rsid w:val="009F2436"/>
    <w:rsid w:val="009F2451"/>
    <w:rsid w:val="009F3E5A"/>
    <w:rsid w:val="009F448C"/>
    <w:rsid w:val="009F48B2"/>
    <w:rsid w:val="009F53AB"/>
    <w:rsid w:val="009F56B4"/>
    <w:rsid w:val="009F5A5C"/>
    <w:rsid w:val="009F69E6"/>
    <w:rsid w:val="009F70FB"/>
    <w:rsid w:val="009F772B"/>
    <w:rsid w:val="009F7BBD"/>
    <w:rsid w:val="009F7D75"/>
    <w:rsid w:val="009F7E49"/>
    <w:rsid w:val="00A00DBC"/>
    <w:rsid w:val="00A01D8E"/>
    <w:rsid w:val="00A01F64"/>
    <w:rsid w:val="00A02649"/>
    <w:rsid w:val="00A03542"/>
    <w:rsid w:val="00A0357B"/>
    <w:rsid w:val="00A038A4"/>
    <w:rsid w:val="00A040AE"/>
    <w:rsid w:val="00A0538E"/>
    <w:rsid w:val="00A058A8"/>
    <w:rsid w:val="00A05D20"/>
    <w:rsid w:val="00A066CC"/>
    <w:rsid w:val="00A06A45"/>
    <w:rsid w:val="00A07498"/>
    <w:rsid w:val="00A07780"/>
    <w:rsid w:val="00A07CBC"/>
    <w:rsid w:val="00A07DC5"/>
    <w:rsid w:val="00A07EFA"/>
    <w:rsid w:val="00A1026F"/>
    <w:rsid w:val="00A114AF"/>
    <w:rsid w:val="00A11D74"/>
    <w:rsid w:val="00A12549"/>
    <w:rsid w:val="00A1347F"/>
    <w:rsid w:val="00A143EC"/>
    <w:rsid w:val="00A149BB"/>
    <w:rsid w:val="00A160C6"/>
    <w:rsid w:val="00A1688A"/>
    <w:rsid w:val="00A17CF1"/>
    <w:rsid w:val="00A17EA6"/>
    <w:rsid w:val="00A2007D"/>
    <w:rsid w:val="00A201D4"/>
    <w:rsid w:val="00A207AA"/>
    <w:rsid w:val="00A21C7E"/>
    <w:rsid w:val="00A2271A"/>
    <w:rsid w:val="00A234D8"/>
    <w:rsid w:val="00A2360D"/>
    <w:rsid w:val="00A23747"/>
    <w:rsid w:val="00A24AEF"/>
    <w:rsid w:val="00A254FA"/>
    <w:rsid w:val="00A26715"/>
    <w:rsid w:val="00A26C0B"/>
    <w:rsid w:val="00A27CFC"/>
    <w:rsid w:val="00A27D03"/>
    <w:rsid w:val="00A27F53"/>
    <w:rsid w:val="00A3054E"/>
    <w:rsid w:val="00A312A1"/>
    <w:rsid w:val="00A3170C"/>
    <w:rsid w:val="00A317F7"/>
    <w:rsid w:val="00A31D48"/>
    <w:rsid w:val="00A33342"/>
    <w:rsid w:val="00A335EE"/>
    <w:rsid w:val="00A342B8"/>
    <w:rsid w:val="00A3586B"/>
    <w:rsid w:val="00A36132"/>
    <w:rsid w:val="00A3679C"/>
    <w:rsid w:val="00A37A62"/>
    <w:rsid w:val="00A41AC8"/>
    <w:rsid w:val="00A41B69"/>
    <w:rsid w:val="00A41BBB"/>
    <w:rsid w:val="00A437FB"/>
    <w:rsid w:val="00A444D5"/>
    <w:rsid w:val="00A44FCA"/>
    <w:rsid w:val="00A45C9E"/>
    <w:rsid w:val="00A46CCC"/>
    <w:rsid w:val="00A479F4"/>
    <w:rsid w:val="00A50708"/>
    <w:rsid w:val="00A50C37"/>
    <w:rsid w:val="00A50DEF"/>
    <w:rsid w:val="00A51D28"/>
    <w:rsid w:val="00A51FA7"/>
    <w:rsid w:val="00A521D0"/>
    <w:rsid w:val="00A52566"/>
    <w:rsid w:val="00A5299F"/>
    <w:rsid w:val="00A52A8C"/>
    <w:rsid w:val="00A52B14"/>
    <w:rsid w:val="00A53337"/>
    <w:rsid w:val="00A535AF"/>
    <w:rsid w:val="00A54909"/>
    <w:rsid w:val="00A551F9"/>
    <w:rsid w:val="00A557B3"/>
    <w:rsid w:val="00A55EA7"/>
    <w:rsid w:val="00A5656F"/>
    <w:rsid w:val="00A57814"/>
    <w:rsid w:val="00A57AAB"/>
    <w:rsid w:val="00A57C34"/>
    <w:rsid w:val="00A6091C"/>
    <w:rsid w:val="00A614E3"/>
    <w:rsid w:val="00A61C91"/>
    <w:rsid w:val="00A61FB0"/>
    <w:rsid w:val="00A62402"/>
    <w:rsid w:val="00A63008"/>
    <w:rsid w:val="00A63EFF"/>
    <w:rsid w:val="00A644E5"/>
    <w:rsid w:val="00A649C1"/>
    <w:rsid w:val="00A65B60"/>
    <w:rsid w:val="00A66A4F"/>
    <w:rsid w:val="00A66D33"/>
    <w:rsid w:val="00A679C5"/>
    <w:rsid w:val="00A67B2C"/>
    <w:rsid w:val="00A67F04"/>
    <w:rsid w:val="00A70A76"/>
    <w:rsid w:val="00A70A7A"/>
    <w:rsid w:val="00A7135E"/>
    <w:rsid w:val="00A7164D"/>
    <w:rsid w:val="00A716FD"/>
    <w:rsid w:val="00A71CC0"/>
    <w:rsid w:val="00A71D92"/>
    <w:rsid w:val="00A723CF"/>
    <w:rsid w:val="00A72729"/>
    <w:rsid w:val="00A72EFD"/>
    <w:rsid w:val="00A73F3C"/>
    <w:rsid w:val="00A74157"/>
    <w:rsid w:val="00A74E65"/>
    <w:rsid w:val="00A76FDD"/>
    <w:rsid w:val="00A76FE9"/>
    <w:rsid w:val="00A80817"/>
    <w:rsid w:val="00A809F6"/>
    <w:rsid w:val="00A8217B"/>
    <w:rsid w:val="00A821B9"/>
    <w:rsid w:val="00A82595"/>
    <w:rsid w:val="00A82E58"/>
    <w:rsid w:val="00A83B09"/>
    <w:rsid w:val="00A84E57"/>
    <w:rsid w:val="00A85BE0"/>
    <w:rsid w:val="00A8635C"/>
    <w:rsid w:val="00A86B49"/>
    <w:rsid w:val="00A87AE8"/>
    <w:rsid w:val="00A9113F"/>
    <w:rsid w:val="00A91284"/>
    <w:rsid w:val="00A91C3A"/>
    <w:rsid w:val="00A92A80"/>
    <w:rsid w:val="00A93121"/>
    <w:rsid w:val="00A93282"/>
    <w:rsid w:val="00A93984"/>
    <w:rsid w:val="00A93A02"/>
    <w:rsid w:val="00A948AB"/>
    <w:rsid w:val="00A949D2"/>
    <w:rsid w:val="00A95632"/>
    <w:rsid w:val="00A969EC"/>
    <w:rsid w:val="00A96BE7"/>
    <w:rsid w:val="00A96C2C"/>
    <w:rsid w:val="00A97284"/>
    <w:rsid w:val="00A97DD2"/>
    <w:rsid w:val="00AA113F"/>
    <w:rsid w:val="00AA1519"/>
    <w:rsid w:val="00AA2BD2"/>
    <w:rsid w:val="00AA3A4D"/>
    <w:rsid w:val="00AA3A81"/>
    <w:rsid w:val="00AA3D72"/>
    <w:rsid w:val="00AA413C"/>
    <w:rsid w:val="00AA4527"/>
    <w:rsid w:val="00AA5209"/>
    <w:rsid w:val="00AA5BCC"/>
    <w:rsid w:val="00AA641E"/>
    <w:rsid w:val="00AA6B97"/>
    <w:rsid w:val="00AA7638"/>
    <w:rsid w:val="00AA7681"/>
    <w:rsid w:val="00AB04B2"/>
    <w:rsid w:val="00AB0798"/>
    <w:rsid w:val="00AB0A06"/>
    <w:rsid w:val="00AB2913"/>
    <w:rsid w:val="00AB2D51"/>
    <w:rsid w:val="00AB2E8C"/>
    <w:rsid w:val="00AB33A5"/>
    <w:rsid w:val="00AB371B"/>
    <w:rsid w:val="00AB38E8"/>
    <w:rsid w:val="00AB4DED"/>
    <w:rsid w:val="00AB5855"/>
    <w:rsid w:val="00AB5969"/>
    <w:rsid w:val="00AB641B"/>
    <w:rsid w:val="00AB66A8"/>
    <w:rsid w:val="00AB7204"/>
    <w:rsid w:val="00AB7ABC"/>
    <w:rsid w:val="00AC030E"/>
    <w:rsid w:val="00AC2D5C"/>
    <w:rsid w:val="00AC3C72"/>
    <w:rsid w:val="00AC461D"/>
    <w:rsid w:val="00AC67B6"/>
    <w:rsid w:val="00AC7084"/>
    <w:rsid w:val="00AC7EC1"/>
    <w:rsid w:val="00AD169A"/>
    <w:rsid w:val="00AD1A0A"/>
    <w:rsid w:val="00AD22DF"/>
    <w:rsid w:val="00AD30CD"/>
    <w:rsid w:val="00AD33B5"/>
    <w:rsid w:val="00AD38F8"/>
    <w:rsid w:val="00AD53BB"/>
    <w:rsid w:val="00AD5C38"/>
    <w:rsid w:val="00AD5E09"/>
    <w:rsid w:val="00AD7004"/>
    <w:rsid w:val="00AD736C"/>
    <w:rsid w:val="00AD7714"/>
    <w:rsid w:val="00AD7E14"/>
    <w:rsid w:val="00AE012E"/>
    <w:rsid w:val="00AE0641"/>
    <w:rsid w:val="00AE0727"/>
    <w:rsid w:val="00AE1963"/>
    <w:rsid w:val="00AE2503"/>
    <w:rsid w:val="00AE28B7"/>
    <w:rsid w:val="00AE2913"/>
    <w:rsid w:val="00AE35AC"/>
    <w:rsid w:val="00AE43C0"/>
    <w:rsid w:val="00AE464C"/>
    <w:rsid w:val="00AE4C08"/>
    <w:rsid w:val="00AE4D3B"/>
    <w:rsid w:val="00AE4DFB"/>
    <w:rsid w:val="00AE5E4B"/>
    <w:rsid w:val="00AE7025"/>
    <w:rsid w:val="00AE77DF"/>
    <w:rsid w:val="00AE7E99"/>
    <w:rsid w:val="00AF1445"/>
    <w:rsid w:val="00AF1535"/>
    <w:rsid w:val="00AF155C"/>
    <w:rsid w:val="00AF16C1"/>
    <w:rsid w:val="00AF1CAE"/>
    <w:rsid w:val="00AF1EA2"/>
    <w:rsid w:val="00AF2C9A"/>
    <w:rsid w:val="00AF2CCF"/>
    <w:rsid w:val="00AF3905"/>
    <w:rsid w:val="00AF4012"/>
    <w:rsid w:val="00AF44E7"/>
    <w:rsid w:val="00AF4AE8"/>
    <w:rsid w:val="00AF5A55"/>
    <w:rsid w:val="00AF6846"/>
    <w:rsid w:val="00AF6F16"/>
    <w:rsid w:val="00AF7F28"/>
    <w:rsid w:val="00B00C91"/>
    <w:rsid w:val="00B0196A"/>
    <w:rsid w:val="00B01F8B"/>
    <w:rsid w:val="00B02559"/>
    <w:rsid w:val="00B02A8B"/>
    <w:rsid w:val="00B035EE"/>
    <w:rsid w:val="00B04D29"/>
    <w:rsid w:val="00B05032"/>
    <w:rsid w:val="00B057C9"/>
    <w:rsid w:val="00B065BB"/>
    <w:rsid w:val="00B07BD5"/>
    <w:rsid w:val="00B12823"/>
    <w:rsid w:val="00B12DAA"/>
    <w:rsid w:val="00B142E8"/>
    <w:rsid w:val="00B1441A"/>
    <w:rsid w:val="00B14DDF"/>
    <w:rsid w:val="00B150D8"/>
    <w:rsid w:val="00B15A20"/>
    <w:rsid w:val="00B161E3"/>
    <w:rsid w:val="00B176CB"/>
    <w:rsid w:val="00B17954"/>
    <w:rsid w:val="00B2049C"/>
    <w:rsid w:val="00B20673"/>
    <w:rsid w:val="00B21107"/>
    <w:rsid w:val="00B21384"/>
    <w:rsid w:val="00B219DA"/>
    <w:rsid w:val="00B21CB1"/>
    <w:rsid w:val="00B23428"/>
    <w:rsid w:val="00B2449E"/>
    <w:rsid w:val="00B24E3E"/>
    <w:rsid w:val="00B256C1"/>
    <w:rsid w:val="00B25D77"/>
    <w:rsid w:val="00B266F5"/>
    <w:rsid w:val="00B27057"/>
    <w:rsid w:val="00B27801"/>
    <w:rsid w:val="00B302D0"/>
    <w:rsid w:val="00B31088"/>
    <w:rsid w:val="00B31315"/>
    <w:rsid w:val="00B31A11"/>
    <w:rsid w:val="00B32FED"/>
    <w:rsid w:val="00B3421D"/>
    <w:rsid w:val="00B344A8"/>
    <w:rsid w:val="00B352FF"/>
    <w:rsid w:val="00B3574D"/>
    <w:rsid w:val="00B3645B"/>
    <w:rsid w:val="00B37E32"/>
    <w:rsid w:val="00B4190C"/>
    <w:rsid w:val="00B43465"/>
    <w:rsid w:val="00B44C71"/>
    <w:rsid w:val="00B44F34"/>
    <w:rsid w:val="00B45A08"/>
    <w:rsid w:val="00B45C5B"/>
    <w:rsid w:val="00B466F2"/>
    <w:rsid w:val="00B47929"/>
    <w:rsid w:val="00B47E87"/>
    <w:rsid w:val="00B5047F"/>
    <w:rsid w:val="00B50AD3"/>
    <w:rsid w:val="00B515A3"/>
    <w:rsid w:val="00B52D5F"/>
    <w:rsid w:val="00B52D92"/>
    <w:rsid w:val="00B53EDC"/>
    <w:rsid w:val="00B544B8"/>
    <w:rsid w:val="00B546A5"/>
    <w:rsid w:val="00B550FD"/>
    <w:rsid w:val="00B562B8"/>
    <w:rsid w:val="00B567DE"/>
    <w:rsid w:val="00B5769D"/>
    <w:rsid w:val="00B5792B"/>
    <w:rsid w:val="00B579F8"/>
    <w:rsid w:val="00B57ABF"/>
    <w:rsid w:val="00B62D0E"/>
    <w:rsid w:val="00B63802"/>
    <w:rsid w:val="00B653D9"/>
    <w:rsid w:val="00B65489"/>
    <w:rsid w:val="00B65CDB"/>
    <w:rsid w:val="00B65E83"/>
    <w:rsid w:val="00B670CD"/>
    <w:rsid w:val="00B7070B"/>
    <w:rsid w:val="00B70E96"/>
    <w:rsid w:val="00B7105F"/>
    <w:rsid w:val="00B71F04"/>
    <w:rsid w:val="00B72EB5"/>
    <w:rsid w:val="00B7342E"/>
    <w:rsid w:val="00B734A9"/>
    <w:rsid w:val="00B737A9"/>
    <w:rsid w:val="00B73CF0"/>
    <w:rsid w:val="00B7508B"/>
    <w:rsid w:val="00B750A7"/>
    <w:rsid w:val="00B751DD"/>
    <w:rsid w:val="00B755FB"/>
    <w:rsid w:val="00B775F0"/>
    <w:rsid w:val="00B777E0"/>
    <w:rsid w:val="00B81509"/>
    <w:rsid w:val="00B8194F"/>
    <w:rsid w:val="00B82DDB"/>
    <w:rsid w:val="00B838E1"/>
    <w:rsid w:val="00B83FE3"/>
    <w:rsid w:val="00B843A4"/>
    <w:rsid w:val="00B849FE"/>
    <w:rsid w:val="00B84DBF"/>
    <w:rsid w:val="00B85276"/>
    <w:rsid w:val="00B853D5"/>
    <w:rsid w:val="00B86C51"/>
    <w:rsid w:val="00B86EBB"/>
    <w:rsid w:val="00B90497"/>
    <w:rsid w:val="00B9087F"/>
    <w:rsid w:val="00B91843"/>
    <w:rsid w:val="00B926B0"/>
    <w:rsid w:val="00B9548B"/>
    <w:rsid w:val="00B96EB1"/>
    <w:rsid w:val="00B97697"/>
    <w:rsid w:val="00BA0CD3"/>
    <w:rsid w:val="00BA167F"/>
    <w:rsid w:val="00BA1DCD"/>
    <w:rsid w:val="00BA1FB5"/>
    <w:rsid w:val="00BA21A2"/>
    <w:rsid w:val="00BA2433"/>
    <w:rsid w:val="00BA3E37"/>
    <w:rsid w:val="00BA4536"/>
    <w:rsid w:val="00BA63FC"/>
    <w:rsid w:val="00BA714A"/>
    <w:rsid w:val="00BA7364"/>
    <w:rsid w:val="00BA77A1"/>
    <w:rsid w:val="00BA79F0"/>
    <w:rsid w:val="00BB0DEA"/>
    <w:rsid w:val="00BB12E1"/>
    <w:rsid w:val="00BB1FBF"/>
    <w:rsid w:val="00BB2257"/>
    <w:rsid w:val="00BB25F2"/>
    <w:rsid w:val="00BB2874"/>
    <w:rsid w:val="00BB2C16"/>
    <w:rsid w:val="00BB432E"/>
    <w:rsid w:val="00BB482C"/>
    <w:rsid w:val="00BB4DE9"/>
    <w:rsid w:val="00BB573D"/>
    <w:rsid w:val="00BB5A60"/>
    <w:rsid w:val="00BB5B3F"/>
    <w:rsid w:val="00BB6024"/>
    <w:rsid w:val="00BB6E22"/>
    <w:rsid w:val="00BB7524"/>
    <w:rsid w:val="00BB7863"/>
    <w:rsid w:val="00BC25E8"/>
    <w:rsid w:val="00BC37EB"/>
    <w:rsid w:val="00BC41E1"/>
    <w:rsid w:val="00BC49B6"/>
    <w:rsid w:val="00BC50EC"/>
    <w:rsid w:val="00BC63ED"/>
    <w:rsid w:val="00BC6B45"/>
    <w:rsid w:val="00BC7A9D"/>
    <w:rsid w:val="00BD09E6"/>
    <w:rsid w:val="00BD11D1"/>
    <w:rsid w:val="00BD18E0"/>
    <w:rsid w:val="00BD1961"/>
    <w:rsid w:val="00BD229C"/>
    <w:rsid w:val="00BD2D9C"/>
    <w:rsid w:val="00BD337F"/>
    <w:rsid w:val="00BD3C58"/>
    <w:rsid w:val="00BD433C"/>
    <w:rsid w:val="00BD475D"/>
    <w:rsid w:val="00BD5792"/>
    <w:rsid w:val="00BD63D3"/>
    <w:rsid w:val="00BD652B"/>
    <w:rsid w:val="00BD6808"/>
    <w:rsid w:val="00BD75BF"/>
    <w:rsid w:val="00BD794F"/>
    <w:rsid w:val="00BD79D4"/>
    <w:rsid w:val="00BD7D32"/>
    <w:rsid w:val="00BE0A27"/>
    <w:rsid w:val="00BE1464"/>
    <w:rsid w:val="00BE1CA6"/>
    <w:rsid w:val="00BE1CC0"/>
    <w:rsid w:val="00BE2496"/>
    <w:rsid w:val="00BE2770"/>
    <w:rsid w:val="00BE4997"/>
    <w:rsid w:val="00BE5550"/>
    <w:rsid w:val="00BE5BB7"/>
    <w:rsid w:val="00BE6CD3"/>
    <w:rsid w:val="00BE7AE5"/>
    <w:rsid w:val="00BF0969"/>
    <w:rsid w:val="00BF1167"/>
    <w:rsid w:val="00BF11FA"/>
    <w:rsid w:val="00BF1531"/>
    <w:rsid w:val="00BF18C8"/>
    <w:rsid w:val="00BF27D8"/>
    <w:rsid w:val="00BF2867"/>
    <w:rsid w:val="00BF39B5"/>
    <w:rsid w:val="00BF3F47"/>
    <w:rsid w:val="00BF435D"/>
    <w:rsid w:val="00BF44AC"/>
    <w:rsid w:val="00BF5172"/>
    <w:rsid w:val="00BF5CE1"/>
    <w:rsid w:val="00BF5D2F"/>
    <w:rsid w:val="00BF5F8A"/>
    <w:rsid w:val="00BF650E"/>
    <w:rsid w:val="00BF6633"/>
    <w:rsid w:val="00BF7A69"/>
    <w:rsid w:val="00C00118"/>
    <w:rsid w:val="00C007D2"/>
    <w:rsid w:val="00C00943"/>
    <w:rsid w:val="00C010CF"/>
    <w:rsid w:val="00C01460"/>
    <w:rsid w:val="00C01DE9"/>
    <w:rsid w:val="00C01EC3"/>
    <w:rsid w:val="00C022A4"/>
    <w:rsid w:val="00C02BAB"/>
    <w:rsid w:val="00C03737"/>
    <w:rsid w:val="00C03C6D"/>
    <w:rsid w:val="00C049F1"/>
    <w:rsid w:val="00C059C9"/>
    <w:rsid w:val="00C05D1C"/>
    <w:rsid w:val="00C05EA8"/>
    <w:rsid w:val="00C06049"/>
    <w:rsid w:val="00C061F7"/>
    <w:rsid w:val="00C06DC8"/>
    <w:rsid w:val="00C0728D"/>
    <w:rsid w:val="00C0757E"/>
    <w:rsid w:val="00C10716"/>
    <w:rsid w:val="00C1140E"/>
    <w:rsid w:val="00C11640"/>
    <w:rsid w:val="00C12185"/>
    <w:rsid w:val="00C12D07"/>
    <w:rsid w:val="00C12E04"/>
    <w:rsid w:val="00C1343F"/>
    <w:rsid w:val="00C1439A"/>
    <w:rsid w:val="00C14C57"/>
    <w:rsid w:val="00C157CE"/>
    <w:rsid w:val="00C15FE5"/>
    <w:rsid w:val="00C17362"/>
    <w:rsid w:val="00C17E09"/>
    <w:rsid w:val="00C17F38"/>
    <w:rsid w:val="00C202AF"/>
    <w:rsid w:val="00C230AF"/>
    <w:rsid w:val="00C238F5"/>
    <w:rsid w:val="00C23C3F"/>
    <w:rsid w:val="00C23DB3"/>
    <w:rsid w:val="00C24199"/>
    <w:rsid w:val="00C2440E"/>
    <w:rsid w:val="00C248FA"/>
    <w:rsid w:val="00C25E64"/>
    <w:rsid w:val="00C26D9F"/>
    <w:rsid w:val="00C26E57"/>
    <w:rsid w:val="00C27672"/>
    <w:rsid w:val="00C30E27"/>
    <w:rsid w:val="00C336D1"/>
    <w:rsid w:val="00C339E9"/>
    <w:rsid w:val="00C33DEF"/>
    <w:rsid w:val="00C340A1"/>
    <w:rsid w:val="00C343BB"/>
    <w:rsid w:val="00C35109"/>
    <w:rsid w:val="00C36AFE"/>
    <w:rsid w:val="00C36DAA"/>
    <w:rsid w:val="00C37AA2"/>
    <w:rsid w:val="00C401D0"/>
    <w:rsid w:val="00C405D5"/>
    <w:rsid w:val="00C40A6C"/>
    <w:rsid w:val="00C41B60"/>
    <w:rsid w:val="00C42138"/>
    <w:rsid w:val="00C429C9"/>
    <w:rsid w:val="00C45F79"/>
    <w:rsid w:val="00C47BFA"/>
    <w:rsid w:val="00C47DDD"/>
    <w:rsid w:val="00C50505"/>
    <w:rsid w:val="00C5082F"/>
    <w:rsid w:val="00C5104D"/>
    <w:rsid w:val="00C51446"/>
    <w:rsid w:val="00C51C41"/>
    <w:rsid w:val="00C52A4A"/>
    <w:rsid w:val="00C52D7E"/>
    <w:rsid w:val="00C53155"/>
    <w:rsid w:val="00C53BA9"/>
    <w:rsid w:val="00C54166"/>
    <w:rsid w:val="00C554B8"/>
    <w:rsid w:val="00C55FAD"/>
    <w:rsid w:val="00C5665D"/>
    <w:rsid w:val="00C56A52"/>
    <w:rsid w:val="00C56D3B"/>
    <w:rsid w:val="00C57EBF"/>
    <w:rsid w:val="00C603D3"/>
    <w:rsid w:val="00C6113F"/>
    <w:rsid w:val="00C619EC"/>
    <w:rsid w:val="00C627D6"/>
    <w:rsid w:val="00C62DEF"/>
    <w:rsid w:val="00C633EE"/>
    <w:rsid w:val="00C63AC9"/>
    <w:rsid w:val="00C63E42"/>
    <w:rsid w:val="00C64A43"/>
    <w:rsid w:val="00C66CBA"/>
    <w:rsid w:val="00C66E81"/>
    <w:rsid w:val="00C67878"/>
    <w:rsid w:val="00C6792E"/>
    <w:rsid w:val="00C71F34"/>
    <w:rsid w:val="00C727F0"/>
    <w:rsid w:val="00C73177"/>
    <w:rsid w:val="00C74505"/>
    <w:rsid w:val="00C74DE4"/>
    <w:rsid w:val="00C75AB7"/>
    <w:rsid w:val="00C75DBF"/>
    <w:rsid w:val="00C761CA"/>
    <w:rsid w:val="00C80D20"/>
    <w:rsid w:val="00C80FC5"/>
    <w:rsid w:val="00C811E4"/>
    <w:rsid w:val="00C812E5"/>
    <w:rsid w:val="00C81BF8"/>
    <w:rsid w:val="00C824A6"/>
    <w:rsid w:val="00C8295D"/>
    <w:rsid w:val="00C829CF"/>
    <w:rsid w:val="00C8329A"/>
    <w:rsid w:val="00C8349A"/>
    <w:rsid w:val="00C84068"/>
    <w:rsid w:val="00C844B9"/>
    <w:rsid w:val="00C86102"/>
    <w:rsid w:val="00C86C57"/>
    <w:rsid w:val="00C87340"/>
    <w:rsid w:val="00C8752F"/>
    <w:rsid w:val="00C90BD7"/>
    <w:rsid w:val="00C916FC"/>
    <w:rsid w:val="00C91768"/>
    <w:rsid w:val="00C91D7B"/>
    <w:rsid w:val="00C929F6"/>
    <w:rsid w:val="00C92DF6"/>
    <w:rsid w:val="00C93AC5"/>
    <w:rsid w:val="00C93E74"/>
    <w:rsid w:val="00C9412A"/>
    <w:rsid w:val="00C9415A"/>
    <w:rsid w:val="00C9519B"/>
    <w:rsid w:val="00C954E9"/>
    <w:rsid w:val="00C96951"/>
    <w:rsid w:val="00C97948"/>
    <w:rsid w:val="00CA10FE"/>
    <w:rsid w:val="00CA11A0"/>
    <w:rsid w:val="00CA1621"/>
    <w:rsid w:val="00CA25FF"/>
    <w:rsid w:val="00CA2872"/>
    <w:rsid w:val="00CA2A8F"/>
    <w:rsid w:val="00CA2D59"/>
    <w:rsid w:val="00CA3283"/>
    <w:rsid w:val="00CA3482"/>
    <w:rsid w:val="00CA40AD"/>
    <w:rsid w:val="00CA4DFB"/>
    <w:rsid w:val="00CA57E0"/>
    <w:rsid w:val="00CA5A49"/>
    <w:rsid w:val="00CA66A4"/>
    <w:rsid w:val="00CA703C"/>
    <w:rsid w:val="00CA726D"/>
    <w:rsid w:val="00CB03F8"/>
    <w:rsid w:val="00CB062A"/>
    <w:rsid w:val="00CB0A96"/>
    <w:rsid w:val="00CB18D2"/>
    <w:rsid w:val="00CB2DAB"/>
    <w:rsid w:val="00CB3FDF"/>
    <w:rsid w:val="00CB4BEF"/>
    <w:rsid w:val="00CB54F3"/>
    <w:rsid w:val="00CB6396"/>
    <w:rsid w:val="00CB7945"/>
    <w:rsid w:val="00CB7CA3"/>
    <w:rsid w:val="00CC0A2F"/>
    <w:rsid w:val="00CC0DCC"/>
    <w:rsid w:val="00CC15E3"/>
    <w:rsid w:val="00CC1C73"/>
    <w:rsid w:val="00CC1DBA"/>
    <w:rsid w:val="00CC3DB2"/>
    <w:rsid w:val="00CC43B2"/>
    <w:rsid w:val="00CC537F"/>
    <w:rsid w:val="00CC66DC"/>
    <w:rsid w:val="00CC6846"/>
    <w:rsid w:val="00CC6982"/>
    <w:rsid w:val="00CC6D3D"/>
    <w:rsid w:val="00CC7758"/>
    <w:rsid w:val="00CC7C66"/>
    <w:rsid w:val="00CD01C2"/>
    <w:rsid w:val="00CD02DE"/>
    <w:rsid w:val="00CD0387"/>
    <w:rsid w:val="00CD05EB"/>
    <w:rsid w:val="00CD1BD9"/>
    <w:rsid w:val="00CD1EC1"/>
    <w:rsid w:val="00CD2490"/>
    <w:rsid w:val="00CD2950"/>
    <w:rsid w:val="00CD4FE5"/>
    <w:rsid w:val="00CD5295"/>
    <w:rsid w:val="00CD5A08"/>
    <w:rsid w:val="00CD5AD8"/>
    <w:rsid w:val="00CD6358"/>
    <w:rsid w:val="00CD697D"/>
    <w:rsid w:val="00CD6F95"/>
    <w:rsid w:val="00CD7A32"/>
    <w:rsid w:val="00CE01E1"/>
    <w:rsid w:val="00CE1B72"/>
    <w:rsid w:val="00CE227A"/>
    <w:rsid w:val="00CE30DD"/>
    <w:rsid w:val="00CE364C"/>
    <w:rsid w:val="00CE5B3D"/>
    <w:rsid w:val="00CE65DD"/>
    <w:rsid w:val="00CE66EF"/>
    <w:rsid w:val="00CF0A90"/>
    <w:rsid w:val="00CF1108"/>
    <w:rsid w:val="00CF17BA"/>
    <w:rsid w:val="00CF289E"/>
    <w:rsid w:val="00CF2EDD"/>
    <w:rsid w:val="00CF2EE9"/>
    <w:rsid w:val="00CF30D4"/>
    <w:rsid w:val="00CF30DA"/>
    <w:rsid w:val="00CF6236"/>
    <w:rsid w:val="00CF6473"/>
    <w:rsid w:val="00CF6873"/>
    <w:rsid w:val="00CF68F5"/>
    <w:rsid w:val="00CF6EC2"/>
    <w:rsid w:val="00CF6F61"/>
    <w:rsid w:val="00CF6F6A"/>
    <w:rsid w:val="00D004FC"/>
    <w:rsid w:val="00D005F0"/>
    <w:rsid w:val="00D00C19"/>
    <w:rsid w:val="00D00E67"/>
    <w:rsid w:val="00D0186E"/>
    <w:rsid w:val="00D03C4B"/>
    <w:rsid w:val="00D041DE"/>
    <w:rsid w:val="00D0483E"/>
    <w:rsid w:val="00D048B3"/>
    <w:rsid w:val="00D05433"/>
    <w:rsid w:val="00D06390"/>
    <w:rsid w:val="00D067D3"/>
    <w:rsid w:val="00D071FE"/>
    <w:rsid w:val="00D07AA5"/>
    <w:rsid w:val="00D07B91"/>
    <w:rsid w:val="00D07CC2"/>
    <w:rsid w:val="00D07F6D"/>
    <w:rsid w:val="00D10486"/>
    <w:rsid w:val="00D105B1"/>
    <w:rsid w:val="00D10E7D"/>
    <w:rsid w:val="00D11241"/>
    <w:rsid w:val="00D11BB1"/>
    <w:rsid w:val="00D12916"/>
    <w:rsid w:val="00D131F0"/>
    <w:rsid w:val="00D13CD7"/>
    <w:rsid w:val="00D156DC"/>
    <w:rsid w:val="00D16F4E"/>
    <w:rsid w:val="00D20E16"/>
    <w:rsid w:val="00D21055"/>
    <w:rsid w:val="00D21101"/>
    <w:rsid w:val="00D2120C"/>
    <w:rsid w:val="00D22821"/>
    <w:rsid w:val="00D23454"/>
    <w:rsid w:val="00D23945"/>
    <w:rsid w:val="00D23EC6"/>
    <w:rsid w:val="00D23F9E"/>
    <w:rsid w:val="00D24ED0"/>
    <w:rsid w:val="00D25313"/>
    <w:rsid w:val="00D253EB"/>
    <w:rsid w:val="00D2559D"/>
    <w:rsid w:val="00D26191"/>
    <w:rsid w:val="00D26274"/>
    <w:rsid w:val="00D278CD"/>
    <w:rsid w:val="00D27DDC"/>
    <w:rsid w:val="00D3094A"/>
    <w:rsid w:val="00D31975"/>
    <w:rsid w:val="00D320D3"/>
    <w:rsid w:val="00D32E14"/>
    <w:rsid w:val="00D334D4"/>
    <w:rsid w:val="00D337FB"/>
    <w:rsid w:val="00D33ECC"/>
    <w:rsid w:val="00D33F23"/>
    <w:rsid w:val="00D34676"/>
    <w:rsid w:val="00D34F89"/>
    <w:rsid w:val="00D35379"/>
    <w:rsid w:val="00D3594E"/>
    <w:rsid w:val="00D35A1A"/>
    <w:rsid w:val="00D35C12"/>
    <w:rsid w:val="00D35C61"/>
    <w:rsid w:val="00D36757"/>
    <w:rsid w:val="00D36D2C"/>
    <w:rsid w:val="00D37150"/>
    <w:rsid w:val="00D37BED"/>
    <w:rsid w:val="00D402B1"/>
    <w:rsid w:val="00D410E8"/>
    <w:rsid w:val="00D422FF"/>
    <w:rsid w:val="00D435B0"/>
    <w:rsid w:val="00D4396D"/>
    <w:rsid w:val="00D43AFB"/>
    <w:rsid w:val="00D43B05"/>
    <w:rsid w:val="00D45319"/>
    <w:rsid w:val="00D453E3"/>
    <w:rsid w:val="00D459F1"/>
    <w:rsid w:val="00D4629B"/>
    <w:rsid w:val="00D4653B"/>
    <w:rsid w:val="00D47F0F"/>
    <w:rsid w:val="00D50209"/>
    <w:rsid w:val="00D5048B"/>
    <w:rsid w:val="00D52CBB"/>
    <w:rsid w:val="00D53392"/>
    <w:rsid w:val="00D53B3E"/>
    <w:rsid w:val="00D54148"/>
    <w:rsid w:val="00D546F4"/>
    <w:rsid w:val="00D54FFA"/>
    <w:rsid w:val="00D56F70"/>
    <w:rsid w:val="00D60349"/>
    <w:rsid w:val="00D606CA"/>
    <w:rsid w:val="00D60F2E"/>
    <w:rsid w:val="00D61468"/>
    <w:rsid w:val="00D615DA"/>
    <w:rsid w:val="00D615E0"/>
    <w:rsid w:val="00D62870"/>
    <w:rsid w:val="00D63118"/>
    <w:rsid w:val="00D63B4E"/>
    <w:rsid w:val="00D63ED0"/>
    <w:rsid w:val="00D63F89"/>
    <w:rsid w:val="00D64B30"/>
    <w:rsid w:val="00D668DF"/>
    <w:rsid w:val="00D67CD9"/>
    <w:rsid w:val="00D67FA9"/>
    <w:rsid w:val="00D7084F"/>
    <w:rsid w:val="00D70FB6"/>
    <w:rsid w:val="00D711F3"/>
    <w:rsid w:val="00D712C0"/>
    <w:rsid w:val="00D712F3"/>
    <w:rsid w:val="00D72927"/>
    <w:rsid w:val="00D73DBE"/>
    <w:rsid w:val="00D74863"/>
    <w:rsid w:val="00D7601E"/>
    <w:rsid w:val="00D76545"/>
    <w:rsid w:val="00D76655"/>
    <w:rsid w:val="00D77429"/>
    <w:rsid w:val="00D776A6"/>
    <w:rsid w:val="00D80011"/>
    <w:rsid w:val="00D81664"/>
    <w:rsid w:val="00D82F45"/>
    <w:rsid w:val="00D83239"/>
    <w:rsid w:val="00D84146"/>
    <w:rsid w:val="00D8461D"/>
    <w:rsid w:val="00D849BC"/>
    <w:rsid w:val="00D84DE2"/>
    <w:rsid w:val="00D85C2D"/>
    <w:rsid w:val="00D85E4E"/>
    <w:rsid w:val="00D867C0"/>
    <w:rsid w:val="00D87CA1"/>
    <w:rsid w:val="00D90117"/>
    <w:rsid w:val="00D9074B"/>
    <w:rsid w:val="00D90ABC"/>
    <w:rsid w:val="00D90C0B"/>
    <w:rsid w:val="00D9109F"/>
    <w:rsid w:val="00D91DE2"/>
    <w:rsid w:val="00D92107"/>
    <w:rsid w:val="00D92CE1"/>
    <w:rsid w:val="00D94750"/>
    <w:rsid w:val="00D94E05"/>
    <w:rsid w:val="00D958DC"/>
    <w:rsid w:val="00D95D72"/>
    <w:rsid w:val="00D9717B"/>
    <w:rsid w:val="00DA03B0"/>
    <w:rsid w:val="00DA11A8"/>
    <w:rsid w:val="00DA226B"/>
    <w:rsid w:val="00DA3BF5"/>
    <w:rsid w:val="00DA4024"/>
    <w:rsid w:val="00DA48F1"/>
    <w:rsid w:val="00DA4A79"/>
    <w:rsid w:val="00DA4B46"/>
    <w:rsid w:val="00DA4FF5"/>
    <w:rsid w:val="00DA53C0"/>
    <w:rsid w:val="00DA53E5"/>
    <w:rsid w:val="00DA57DE"/>
    <w:rsid w:val="00DA7B54"/>
    <w:rsid w:val="00DA7C42"/>
    <w:rsid w:val="00DB22E1"/>
    <w:rsid w:val="00DB23E3"/>
    <w:rsid w:val="00DB29EF"/>
    <w:rsid w:val="00DB3476"/>
    <w:rsid w:val="00DB3D33"/>
    <w:rsid w:val="00DB546E"/>
    <w:rsid w:val="00DB54DE"/>
    <w:rsid w:val="00DB581E"/>
    <w:rsid w:val="00DB5DDE"/>
    <w:rsid w:val="00DB668A"/>
    <w:rsid w:val="00DB67C9"/>
    <w:rsid w:val="00DB75B9"/>
    <w:rsid w:val="00DB791C"/>
    <w:rsid w:val="00DC1131"/>
    <w:rsid w:val="00DC1399"/>
    <w:rsid w:val="00DC2082"/>
    <w:rsid w:val="00DC2105"/>
    <w:rsid w:val="00DC27AC"/>
    <w:rsid w:val="00DC3288"/>
    <w:rsid w:val="00DC37BB"/>
    <w:rsid w:val="00DC4560"/>
    <w:rsid w:val="00DC49CA"/>
    <w:rsid w:val="00DC4F83"/>
    <w:rsid w:val="00DC55A5"/>
    <w:rsid w:val="00DC5924"/>
    <w:rsid w:val="00DC5C11"/>
    <w:rsid w:val="00DC6AB5"/>
    <w:rsid w:val="00DC6CD9"/>
    <w:rsid w:val="00DD03B8"/>
    <w:rsid w:val="00DD040E"/>
    <w:rsid w:val="00DD0965"/>
    <w:rsid w:val="00DD0AFF"/>
    <w:rsid w:val="00DD0E9C"/>
    <w:rsid w:val="00DD1381"/>
    <w:rsid w:val="00DD17F0"/>
    <w:rsid w:val="00DD1C2C"/>
    <w:rsid w:val="00DD29F5"/>
    <w:rsid w:val="00DD2D56"/>
    <w:rsid w:val="00DD301C"/>
    <w:rsid w:val="00DD309F"/>
    <w:rsid w:val="00DD3A4C"/>
    <w:rsid w:val="00DD3D33"/>
    <w:rsid w:val="00DD4926"/>
    <w:rsid w:val="00DE120F"/>
    <w:rsid w:val="00DE1946"/>
    <w:rsid w:val="00DE22AC"/>
    <w:rsid w:val="00DE2732"/>
    <w:rsid w:val="00DE3610"/>
    <w:rsid w:val="00DE36BA"/>
    <w:rsid w:val="00DE4356"/>
    <w:rsid w:val="00DE4C76"/>
    <w:rsid w:val="00DE4DF7"/>
    <w:rsid w:val="00DE57F7"/>
    <w:rsid w:val="00DE6ECD"/>
    <w:rsid w:val="00DE75C5"/>
    <w:rsid w:val="00DE7B44"/>
    <w:rsid w:val="00DF1030"/>
    <w:rsid w:val="00DF16CE"/>
    <w:rsid w:val="00DF18AF"/>
    <w:rsid w:val="00DF2F8D"/>
    <w:rsid w:val="00DF30ED"/>
    <w:rsid w:val="00DF37C8"/>
    <w:rsid w:val="00DF398C"/>
    <w:rsid w:val="00DF404C"/>
    <w:rsid w:val="00DF4A94"/>
    <w:rsid w:val="00DF53E5"/>
    <w:rsid w:val="00DF5658"/>
    <w:rsid w:val="00E0019C"/>
    <w:rsid w:val="00E00480"/>
    <w:rsid w:val="00E00FA9"/>
    <w:rsid w:val="00E01224"/>
    <w:rsid w:val="00E02423"/>
    <w:rsid w:val="00E02C82"/>
    <w:rsid w:val="00E06C71"/>
    <w:rsid w:val="00E072E5"/>
    <w:rsid w:val="00E11133"/>
    <w:rsid w:val="00E1282D"/>
    <w:rsid w:val="00E12CC6"/>
    <w:rsid w:val="00E12DC5"/>
    <w:rsid w:val="00E14407"/>
    <w:rsid w:val="00E14FC0"/>
    <w:rsid w:val="00E162BA"/>
    <w:rsid w:val="00E16500"/>
    <w:rsid w:val="00E16B52"/>
    <w:rsid w:val="00E17255"/>
    <w:rsid w:val="00E17544"/>
    <w:rsid w:val="00E178B6"/>
    <w:rsid w:val="00E20BE4"/>
    <w:rsid w:val="00E220A8"/>
    <w:rsid w:val="00E225FF"/>
    <w:rsid w:val="00E234C2"/>
    <w:rsid w:val="00E235C0"/>
    <w:rsid w:val="00E24AD7"/>
    <w:rsid w:val="00E255DB"/>
    <w:rsid w:val="00E25640"/>
    <w:rsid w:val="00E25793"/>
    <w:rsid w:val="00E2616A"/>
    <w:rsid w:val="00E270C2"/>
    <w:rsid w:val="00E273A4"/>
    <w:rsid w:val="00E3006C"/>
    <w:rsid w:val="00E302C9"/>
    <w:rsid w:val="00E31914"/>
    <w:rsid w:val="00E31A81"/>
    <w:rsid w:val="00E32C91"/>
    <w:rsid w:val="00E34516"/>
    <w:rsid w:val="00E354F7"/>
    <w:rsid w:val="00E3648E"/>
    <w:rsid w:val="00E376C5"/>
    <w:rsid w:val="00E379E7"/>
    <w:rsid w:val="00E40122"/>
    <w:rsid w:val="00E407E7"/>
    <w:rsid w:val="00E411A0"/>
    <w:rsid w:val="00E41BCC"/>
    <w:rsid w:val="00E42933"/>
    <w:rsid w:val="00E42C92"/>
    <w:rsid w:val="00E434EE"/>
    <w:rsid w:val="00E438BD"/>
    <w:rsid w:val="00E43AA8"/>
    <w:rsid w:val="00E44486"/>
    <w:rsid w:val="00E447A8"/>
    <w:rsid w:val="00E44C64"/>
    <w:rsid w:val="00E44E25"/>
    <w:rsid w:val="00E45CA3"/>
    <w:rsid w:val="00E45D1B"/>
    <w:rsid w:val="00E52C74"/>
    <w:rsid w:val="00E52F13"/>
    <w:rsid w:val="00E53827"/>
    <w:rsid w:val="00E538DB"/>
    <w:rsid w:val="00E53E3B"/>
    <w:rsid w:val="00E5407F"/>
    <w:rsid w:val="00E5409B"/>
    <w:rsid w:val="00E546CC"/>
    <w:rsid w:val="00E5525F"/>
    <w:rsid w:val="00E5538B"/>
    <w:rsid w:val="00E55C9E"/>
    <w:rsid w:val="00E56D22"/>
    <w:rsid w:val="00E57217"/>
    <w:rsid w:val="00E57C1E"/>
    <w:rsid w:val="00E60692"/>
    <w:rsid w:val="00E6078F"/>
    <w:rsid w:val="00E6092A"/>
    <w:rsid w:val="00E60B35"/>
    <w:rsid w:val="00E6106A"/>
    <w:rsid w:val="00E6124F"/>
    <w:rsid w:val="00E61369"/>
    <w:rsid w:val="00E61618"/>
    <w:rsid w:val="00E6224F"/>
    <w:rsid w:val="00E62310"/>
    <w:rsid w:val="00E62A75"/>
    <w:rsid w:val="00E64146"/>
    <w:rsid w:val="00E64621"/>
    <w:rsid w:val="00E64BF0"/>
    <w:rsid w:val="00E64DA7"/>
    <w:rsid w:val="00E65EB6"/>
    <w:rsid w:val="00E65F24"/>
    <w:rsid w:val="00E669D4"/>
    <w:rsid w:val="00E66E19"/>
    <w:rsid w:val="00E674C9"/>
    <w:rsid w:val="00E67556"/>
    <w:rsid w:val="00E67D23"/>
    <w:rsid w:val="00E67EAE"/>
    <w:rsid w:val="00E67FEE"/>
    <w:rsid w:val="00E7059B"/>
    <w:rsid w:val="00E709EF"/>
    <w:rsid w:val="00E71963"/>
    <w:rsid w:val="00E71F4F"/>
    <w:rsid w:val="00E72001"/>
    <w:rsid w:val="00E73766"/>
    <w:rsid w:val="00E74ADE"/>
    <w:rsid w:val="00E74F23"/>
    <w:rsid w:val="00E760B1"/>
    <w:rsid w:val="00E76C9B"/>
    <w:rsid w:val="00E77BA9"/>
    <w:rsid w:val="00E77F5E"/>
    <w:rsid w:val="00E815BC"/>
    <w:rsid w:val="00E828B0"/>
    <w:rsid w:val="00E828F3"/>
    <w:rsid w:val="00E83988"/>
    <w:rsid w:val="00E84A56"/>
    <w:rsid w:val="00E84DC3"/>
    <w:rsid w:val="00E853A8"/>
    <w:rsid w:val="00E855CD"/>
    <w:rsid w:val="00E8598B"/>
    <w:rsid w:val="00E85F9F"/>
    <w:rsid w:val="00E8629F"/>
    <w:rsid w:val="00E86308"/>
    <w:rsid w:val="00E875AF"/>
    <w:rsid w:val="00E87A22"/>
    <w:rsid w:val="00E87AAD"/>
    <w:rsid w:val="00E87AD6"/>
    <w:rsid w:val="00E87FF2"/>
    <w:rsid w:val="00E9015A"/>
    <w:rsid w:val="00E90351"/>
    <w:rsid w:val="00E905D0"/>
    <w:rsid w:val="00E90F11"/>
    <w:rsid w:val="00E912C9"/>
    <w:rsid w:val="00E9141D"/>
    <w:rsid w:val="00E9186A"/>
    <w:rsid w:val="00E918D0"/>
    <w:rsid w:val="00E91ABA"/>
    <w:rsid w:val="00E91E9B"/>
    <w:rsid w:val="00E938DE"/>
    <w:rsid w:val="00E93C28"/>
    <w:rsid w:val="00E94AF7"/>
    <w:rsid w:val="00E95641"/>
    <w:rsid w:val="00E95AFF"/>
    <w:rsid w:val="00E96B4E"/>
    <w:rsid w:val="00E971AD"/>
    <w:rsid w:val="00E971F9"/>
    <w:rsid w:val="00E97D55"/>
    <w:rsid w:val="00E97DD0"/>
    <w:rsid w:val="00EA109B"/>
    <w:rsid w:val="00EA2BC8"/>
    <w:rsid w:val="00EA4ADB"/>
    <w:rsid w:val="00EA5326"/>
    <w:rsid w:val="00EA5DDA"/>
    <w:rsid w:val="00EA629E"/>
    <w:rsid w:val="00EA62B1"/>
    <w:rsid w:val="00EA6D5D"/>
    <w:rsid w:val="00EA719A"/>
    <w:rsid w:val="00EA79D3"/>
    <w:rsid w:val="00EA7C89"/>
    <w:rsid w:val="00EB17A0"/>
    <w:rsid w:val="00EB191A"/>
    <w:rsid w:val="00EB2512"/>
    <w:rsid w:val="00EB2C1D"/>
    <w:rsid w:val="00EB30DB"/>
    <w:rsid w:val="00EB33CF"/>
    <w:rsid w:val="00EB3489"/>
    <w:rsid w:val="00EB4870"/>
    <w:rsid w:val="00EB5241"/>
    <w:rsid w:val="00EB53F3"/>
    <w:rsid w:val="00EB5927"/>
    <w:rsid w:val="00EB6399"/>
    <w:rsid w:val="00EB6DEE"/>
    <w:rsid w:val="00EC087B"/>
    <w:rsid w:val="00EC11AC"/>
    <w:rsid w:val="00EC13CD"/>
    <w:rsid w:val="00EC1D45"/>
    <w:rsid w:val="00EC20CC"/>
    <w:rsid w:val="00EC2215"/>
    <w:rsid w:val="00EC248C"/>
    <w:rsid w:val="00EC25A0"/>
    <w:rsid w:val="00EC2B65"/>
    <w:rsid w:val="00EC347E"/>
    <w:rsid w:val="00EC351E"/>
    <w:rsid w:val="00EC3F1F"/>
    <w:rsid w:val="00EC438F"/>
    <w:rsid w:val="00EC4435"/>
    <w:rsid w:val="00EC4876"/>
    <w:rsid w:val="00EC4E4F"/>
    <w:rsid w:val="00EC6180"/>
    <w:rsid w:val="00EC6417"/>
    <w:rsid w:val="00EC7484"/>
    <w:rsid w:val="00EC764F"/>
    <w:rsid w:val="00ED0C81"/>
    <w:rsid w:val="00ED1095"/>
    <w:rsid w:val="00ED1AF6"/>
    <w:rsid w:val="00ED2526"/>
    <w:rsid w:val="00ED2535"/>
    <w:rsid w:val="00ED4326"/>
    <w:rsid w:val="00ED55FB"/>
    <w:rsid w:val="00ED5B15"/>
    <w:rsid w:val="00ED6967"/>
    <w:rsid w:val="00ED6AEA"/>
    <w:rsid w:val="00ED7446"/>
    <w:rsid w:val="00EE0B6B"/>
    <w:rsid w:val="00EE15E5"/>
    <w:rsid w:val="00EE15F3"/>
    <w:rsid w:val="00EE20AC"/>
    <w:rsid w:val="00EE2EBF"/>
    <w:rsid w:val="00EE3B7B"/>
    <w:rsid w:val="00EE428F"/>
    <w:rsid w:val="00EE4AE6"/>
    <w:rsid w:val="00EE502D"/>
    <w:rsid w:val="00EE54C7"/>
    <w:rsid w:val="00EE58EB"/>
    <w:rsid w:val="00EE662B"/>
    <w:rsid w:val="00EE7458"/>
    <w:rsid w:val="00EE7528"/>
    <w:rsid w:val="00EE791D"/>
    <w:rsid w:val="00EE793A"/>
    <w:rsid w:val="00EF0873"/>
    <w:rsid w:val="00EF0F14"/>
    <w:rsid w:val="00EF28A0"/>
    <w:rsid w:val="00EF30FD"/>
    <w:rsid w:val="00EF37CF"/>
    <w:rsid w:val="00EF39B3"/>
    <w:rsid w:val="00EF3FB5"/>
    <w:rsid w:val="00EF4349"/>
    <w:rsid w:val="00EF47E6"/>
    <w:rsid w:val="00EF4945"/>
    <w:rsid w:val="00EF4BC7"/>
    <w:rsid w:val="00EF55E1"/>
    <w:rsid w:val="00EF6FAE"/>
    <w:rsid w:val="00EF71EA"/>
    <w:rsid w:val="00F00186"/>
    <w:rsid w:val="00F00A17"/>
    <w:rsid w:val="00F01625"/>
    <w:rsid w:val="00F01FE7"/>
    <w:rsid w:val="00F024B3"/>
    <w:rsid w:val="00F029B2"/>
    <w:rsid w:val="00F02D29"/>
    <w:rsid w:val="00F04496"/>
    <w:rsid w:val="00F04AB0"/>
    <w:rsid w:val="00F054CD"/>
    <w:rsid w:val="00F06B9C"/>
    <w:rsid w:val="00F06F4A"/>
    <w:rsid w:val="00F077CE"/>
    <w:rsid w:val="00F07C21"/>
    <w:rsid w:val="00F100B3"/>
    <w:rsid w:val="00F10912"/>
    <w:rsid w:val="00F111ED"/>
    <w:rsid w:val="00F11AC0"/>
    <w:rsid w:val="00F140FA"/>
    <w:rsid w:val="00F14475"/>
    <w:rsid w:val="00F157BC"/>
    <w:rsid w:val="00F159AE"/>
    <w:rsid w:val="00F2002E"/>
    <w:rsid w:val="00F20218"/>
    <w:rsid w:val="00F21393"/>
    <w:rsid w:val="00F217CD"/>
    <w:rsid w:val="00F2227B"/>
    <w:rsid w:val="00F2307F"/>
    <w:rsid w:val="00F23FD5"/>
    <w:rsid w:val="00F24DA5"/>
    <w:rsid w:val="00F24FDD"/>
    <w:rsid w:val="00F25007"/>
    <w:rsid w:val="00F26588"/>
    <w:rsid w:val="00F26CBE"/>
    <w:rsid w:val="00F26FCE"/>
    <w:rsid w:val="00F272F8"/>
    <w:rsid w:val="00F275A3"/>
    <w:rsid w:val="00F306B5"/>
    <w:rsid w:val="00F318BE"/>
    <w:rsid w:val="00F31E11"/>
    <w:rsid w:val="00F32145"/>
    <w:rsid w:val="00F32513"/>
    <w:rsid w:val="00F32AFD"/>
    <w:rsid w:val="00F34BFB"/>
    <w:rsid w:val="00F34D3E"/>
    <w:rsid w:val="00F34E45"/>
    <w:rsid w:val="00F34F9E"/>
    <w:rsid w:val="00F35B4A"/>
    <w:rsid w:val="00F35BAE"/>
    <w:rsid w:val="00F35F00"/>
    <w:rsid w:val="00F3631F"/>
    <w:rsid w:val="00F369AB"/>
    <w:rsid w:val="00F36EC2"/>
    <w:rsid w:val="00F37AEF"/>
    <w:rsid w:val="00F40C34"/>
    <w:rsid w:val="00F41CEF"/>
    <w:rsid w:val="00F41EC1"/>
    <w:rsid w:val="00F41F6C"/>
    <w:rsid w:val="00F41FBE"/>
    <w:rsid w:val="00F42767"/>
    <w:rsid w:val="00F43091"/>
    <w:rsid w:val="00F43352"/>
    <w:rsid w:val="00F43A09"/>
    <w:rsid w:val="00F441BE"/>
    <w:rsid w:val="00F44FC8"/>
    <w:rsid w:val="00F4518D"/>
    <w:rsid w:val="00F4539A"/>
    <w:rsid w:val="00F45ACC"/>
    <w:rsid w:val="00F45F59"/>
    <w:rsid w:val="00F46BE8"/>
    <w:rsid w:val="00F4725C"/>
    <w:rsid w:val="00F47AED"/>
    <w:rsid w:val="00F5049C"/>
    <w:rsid w:val="00F5055B"/>
    <w:rsid w:val="00F50F42"/>
    <w:rsid w:val="00F5227B"/>
    <w:rsid w:val="00F52D10"/>
    <w:rsid w:val="00F52EC3"/>
    <w:rsid w:val="00F5328E"/>
    <w:rsid w:val="00F53709"/>
    <w:rsid w:val="00F53833"/>
    <w:rsid w:val="00F55318"/>
    <w:rsid w:val="00F55498"/>
    <w:rsid w:val="00F555E3"/>
    <w:rsid w:val="00F57B1E"/>
    <w:rsid w:val="00F604FC"/>
    <w:rsid w:val="00F6266C"/>
    <w:rsid w:val="00F63E23"/>
    <w:rsid w:val="00F641B8"/>
    <w:rsid w:val="00F653D0"/>
    <w:rsid w:val="00F66178"/>
    <w:rsid w:val="00F66692"/>
    <w:rsid w:val="00F666C3"/>
    <w:rsid w:val="00F7085E"/>
    <w:rsid w:val="00F7098C"/>
    <w:rsid w:val="00F71AB8"/>
    <w:rsid w:val="00F72B76"/>
    <w:rsid w:val="00F72F8E"/>
    <w:rsid w:val="00F7510B"/>
    <w:rsid w:val="00F75194"/>
    <w:rsid w:val="00F754ED"/>
    <w:rsid w:val="00F7598D"/>
    <w:rsid w:val="00F75B28"/>
    <w:rsid w:val="00F75B57"/>
    <w:rsid w:val="00F76454"/>
    <w:rsid w:val="00F7677E"/>
    <w:rsid w:val="00F76F01"/>
    <w:rsid w:val="00F80FC8"/>
    <w:rsid w:val="00F81BCC"/>
    <w:rsid w:val="00F81FE7"/>
    <w:rsid w:val="00F82234"/>
    <w:rsid w:val="00F82C79"/>
    <w:rsid w:val="00F82E39"/>
    <w:rsid w:val="00F839C6"/>
    <w:rsid w:val="00F84360"/>
    <w:rsid w:val="00F846BB"/>
    <w:rsid w:val="00F850F6"/>
    <w:rsid w:val="00F85344"/>
    <w:rsid w:val="00F85EF5"/>
    <w:rsid w:val="00F86069"/>
    <w:rsid w:val="00F8626E"/>
    <w:rsid w:val="00F86DB9"/>
    <w:rsid w:val="00F87AAA"/>
    <w:rsid w:val="00F87DDE"/>
    <w:rsid w:val="00F87ED6"/>
    <w:rsid w:val="00F90E76"/>
    <w:rsid w:val="00F9161B"/>
    <w:rsid w:val="00F91AD1"/>
    <w:rsid w:val="00F92889"/>
    <w:rsid w:val="00F92C2D"/>
    <w:rsid w:val="00F92C81"/>
    <w:rsid w:val="00F92E54"/>
    <w:rsid w:val="00F93207"/>
    <w:rsid w:val="00F94CA8"/>
    <w:rsid w:val="00F96233"/>
    <w:rsid w:val="00F96780"/>
    <w:rsid w:val="00F9716B"/>
    <w:rsid w:val="00F977BA"/>
    <w:rsid w:val="00FA0E4D"/>
    <w:rsid w:val="00FA10CB"/>
    <w:rsid w:val="00FA1186"/>
    <w:rsid w:val="00FA1223"/>
    <w:rsid w:val="00FA1BD0"/>
    <w:rsid w:val="00FA24EF"/>
    <w:rsid w:val="00FA2B24"/>
    <w:rsid w:val="00FA364C"/>
    <w:rsid w:val="00FA3DD8"/>
    <w:rsid w:val="00FA4433"/>
    <w:rsid w:val="00FA4A10"/>
    <w:rsid w:val="00FA51A0"/>
    <w:rsid w:val="00FA5F6B"/>
    <w:rsid w:val="00FA6725"/>
    <w:rsid w:val="00FA7362"/>
    <w:rsid w:val="00FA77D6"/>
    <w:rsid w:val="00FA7841"/>
    <w:rsid w:val="00FB0707"/>
    <w:rsid w:val="00FB1D70"/>
    <w:rsid w:val="00FB239C"/>
    <w:rsid w:val="00FB242C"/>
    <w:rsid w:val="00FB26FD"/>
    <w:rsid w:val="00FB387F"/>
    <w:rsid w:val="00FB4CB5"/>
    <w:rsid w:val="00FB514D"/>
    <w:rsid w:val="00FB5B49"/>
    <w:rsid w:val="00FB73D2"/>
    <w:rsid w:val="00FB7A8C"/>
    <w:rsid w:val="00FB7CA2"/>
    <w:rsid w:val="00FC0374"/>
    <w:rsid w:val="00FC05DA"/>
    <w:rsid w:val="00FC07BC"/>
    <w:rsid w:val="00FC07D3"/>
    <w:rsid w:val="00FC1818"/>
    <w:rsid w:val="00FC2D95"/>
    <w:rsid w:val="00FC2FF5"/>
    <w:rsid w:val="00FC3726"/>
    <w:rsid w:val="00FC3BB4"/>
    <w:rsid w:val="00FC3FDF"/>
    <w:rsid w:val="00FC5184"/>
    <w:rsid w:val="00FD1132"/>
    <w:rsid w:val="00FD11E2"/>
    <w:rsid w:val="00FD1964"/>
    <w:rsid w:val="00FD1E26"/>
    <w:rsid w:val="00FD2C07"/>
    <w:rsid w:val="00FD2F24"/>
    <w:rsid w:val="00FD33FA"/>
    <w:rsid w:val="00FD39AD"/>
    <w:rsid w:val="00FD39B1"/>
    <w:rsid w:val="00FD4489"/>
    <w:rsid w:val="00FD527E"/>
    <w:rsid w:val="00FD5438"/>
    <w:rsid w:val="00FD57C2"/>
    <w:rsid w:val="00FD5C19"/>
    <w:rsid w:val="00FD639C"/>
    <w:rsid w:val="00FD6778"/>
    <w:rsid w:val="00FD7914"/>
    <w:rsid w:val="00FD7CF9"/>
    <w:rsid w:val="00FD7EE6"/>
    <w:rsid w:val="00FD7F53"/>
    <w:rsid w:val="00FE049E"/>
    <w:rsid w:val="00FE095B"/>
    <w:rsid w:val="00FE0C7A"/>
    <w:rsid w:val="00FE29FA"/>
    <w:rsid w:val="00FE2BC1"/>
    <w:rsid w:val="00FE38CC"/>
    <w:rsid w:val="00FE3CE4"/>
    <w:rsid w:val="00FE3F2F"/>
    <w:rsid w:val="00FE4B02"/>
    <w:rsid w:val="00FE6615"/>
    <w:rsid w:val="00FE6C9E"/>
    <w:rsid w:val="00FE6DA4"/>
    <w:rsid w:val="00FE7777"/>
    <w:rsid w:val="00FE779E"/>
    <w:rsid w:val="00FF0F7B"/>
    <w:rsid w:val="00FF36F3"/>
    <w:rsid w:val="00FF4BBF"/>
    <w:rsid w:val="00FF4C67"/>
    <w:rsid w:val="00FF559F"/>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04766C3"/>
  <w15:chartTrackingRefBased/>
  <w15:docId w15:val="{3FF9BF2F-FAF2-4039-90BF-37E76E1F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uiPriority="22"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aliases w:val=" Diagrama Diagrama Diagrama,Diagrama,Diagrama1,Diagrama Diagrama"/>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link w:val="PaprastasistekstasDiagrama"/>
    <w:uiPriority w:val="99"/>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aliases w:val=" Diagrama Diagrama Diagrama Diagrama,Diagrama Diagrama1,Diagrama1 Diagrama,Diagrama Diagrama Diagrama1"/>
    <w:link w:val="Antrats"/>
    <w:uiPriority w:val="99"/>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aliases w:val="SC Bullet point,List Paragraph Red,ERP-List Paragraph,List Paragraph11,Bullet EY,List Paragraph1,List Paragraph21,Buletai,lp1,Bullet 1,Use Case List Paragraph,Numbering,List Paragraph111,Paragraph,lenteles"/>
    <w:basedOn w:val="prastasis"/>
    <w:link w:val="SraopastraipaDiagrama"/>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paragraph" w:styleId="Debesliotekstas">
    <w:name w:val="Balloon Text"/>
    <w:basedOn w:val="prastasis"/>
    <w:link w:val="DebesliotekstasDiagrama"/>
    <w:rsid w:val="008D3DBB"/>
    <w:rPr>
      <w:rFonts w:ascii="Tahoma" w:hAnsi="Tahoma" w:cs="Tahoma"/>
      <w:sz w:val="16"/>
      <w:szCs w:val="16"/>
    </w:rPr>
  </w:style>
  <w:style w:type="character" w:customStyle="1" w:styleId="DebesliotekstasDiagrama">
    <w:name w:val="Debesėlio tekstas Diagrama"/>
    <w:basedOn w:val="Numatytasispastraiposriftas"/>
    <w:link w:val="Debesliotekstas"/>
    <w:rsid w:val="008D3DBB"/>
    <w:rPr>
      <w:rFonts w:ascii="Tahoma" w:hAnsi="Tahoma" w:cs="Tahoma"/>
      <w:sz w:val="16"/>
      <w:szCs w:val="16"/>
      <w:lang w:eastAsia="en-US"/>
    </w:rPr>
  </w:style>
  <w:style w:type="character" w:styleId="Puslapioinaosnuoroda">
    <w:name w:val="footnote reference"/>
    <w:aliases w:val="Footnote symbol,Išnaša,BVI fnr,Footnote Reference Superscript,Footnote reference number,Times 10 Point,Exposant 3 Point,Ref,de nota al pie,note TESI,SUPERS,EN Footnote text,EN Footnote Reference,No,Footnote Reference, BVI fnr,fr"/>
    <w:link w:val="SUPERSChar"/>
    <w:uiPriority w:val="99"/>
    <w:qFormat/>
    <w:rsid w:val="0024603A"/>
    <w:rPr>
      <w:vertAlign w:val="superscript"/>
    </w:rPr>
  </w:style>
  <w:style w:type="paragraph" w:styleId="Puslapioinaostekstas">
    <w:name w:val="footnote text"/>
    <w:aliases w:val=" Char,Footnote Text Char1,Footnote Text Char Char,Footnote Text Char1 Char Char,Footnote Text Char Char Char Char, Char Char Char Char,Footnote Text Char Char1 Char1, Char Char Char Char Char Char,Char Char Char Char,Char1"/>
    <w:basedOn w:val="prastasis"/>
    <w:link w:val="PuslapioinaostekstasDiagrama"/>
    <w:uiPriority w:val="99"/>
    <w:qFormat/>
    <w:rsid w:val="0024603A"/>
    <w:pPr>
      <w:suppressAutoHyphens/>
      <w:ind w:firstLine="0"/>
      <w:jc w:val="left"/>
    </w:pPr>
    <w:rPr>
      <w:sz w:val="20"/>
      <w:lang w:val="x-none" w:eastAsia="ar-SA"/>
    </w:rPr>
  </w:style>
  <w:style w:type="character" w:customStyle="1" w:styleId="PuslapioinaostekstasDiagrama">
    <w:name w:val="Puslapio išnašos tekstas Diagrama"/>
    <w:aliases w:val=" Char Diagrama,Footnote Text Char1 Diagrama,Footnote Text Char Char Diagrama,Footnote Text Char1 Char Char Diagrama,Footnote Text Char Char Char Char Diagrama, Char Char Char Char Diagrama,Char Char Char Char Diagrama"/>
    <w:basedOn w:val="Numatytasispastraiposriftas"/>
    <w:link w:val="Puslapioinaostekstas"/>
    <w:uiPriority w:val="99"/>
    <w:rsid w:val="0024603A"/>
    <w:rPr>
      <w:lang w:val="x-none" w:eastAsia="ar-SA"/>
    </w:rPr>
  </w:style>
  <w:style w:type="paragraph" w:customStyle="1" w:styleId="SUPERSChar">
    <w:name w:val="SUPERS Char"/>
    <w:aliases w:val="EN Footnote Reference Char"/>
    <w:basedOn w:val="prastasis"/>
    <w:link w:val="Puslapioinaosnuoroda"/>
    <w:uiPriority w:val="99"/>
    <w:rsid w:val="0024603A"/>
    <w:pPr>
      <w:spacing w:after="160" w:line="240" w:lineRule="exact"/>
      <w:ind w:firstLine="0"/>
      <w:jc w:val="left"/>
    </w:pPr>
    <w:rPr>
      <w:sz w:val="20"/>
      <w:vertAlign w:val="superscript"/>
      <w:lang w:eastAsia="lt-LT"/>
    </w:rPr>
  </w:style>
  <w:style w:type="character" w:customStyle="1" w:styleId="SraopastraipaDiagrama">
    <w:name w:val="Sąrašo pastraipa Diagrama"/>
    <w:aliases w:val="SC Bullet point Diagrama,List Paragraph Red Diagrama,ERP-List Paragraph Diagrama,List Paragraph11 Diagrama,Bullet EY Diagrama,List Paragraph1 Diagrama,List Paragraph21 Diagrama,Buletai Diagrama,lp1 Diagrama,Bullet 1 Diagrama"/>
    <w:link w:val="Sraopastraipa"/>
    <w:uiPriority w:val="34"/>
    <w:locked/>
    <w:rsid w:val="009A3695"/>
    <w:rPr>
      <w:rFonts w:eastAsia="Calibri"/>
      <w:sz w:val="24"/>
      <w:szCs w:val="24"/>
    </w:rPr>
  </w:style>
  <w:style w:type="paragraph" w:styleId="Pataisymai">
    <w:name w:val="Revision"/>
    <w:hidden/>
    <w:uiPriority w:val="99"/>
    <w:semiHidden/>
    <w:rsid w:val="00803891"/>
    <w:rPr>
      <w:sz w:val="24"/>
      <w:lang w:eastAsia="en-US"/>
    </w:rPr>
  </w:style>
  <w:style w:type="character" w:styleId="Neapdorotaspaminjimas">
    <w:name w:val="Unresolved Mention"/>
    <w:basedOn w:val="Numatytasispastraiposriftas"/>
    <w:uiPriority w:val="99"/>
    <w:semiHidden/>
    <w:unhideWhenUsed/>
    <w:rsid w:val="00F44FC8"/>
    <w:rPr>
      <w:color w:val="605E5C"/>
      <w:shd w:val="clear" w:color="auto" w:fill="E1DFDD"/>
    </w:rPr>
  </w:style>
  <w:style w:type="character" w:customStyle="1" w:styleId="PaprastasistekstasDiagrama">
    <w:name w:val="Paprastasis tekstas Diagrama"/>
    <w:basedOn w:val="Numatytasispastraiposriftas"/>
    <w:link w:val="Paprastasistekstas"/>
    <w:uiPriority w:val="99"/>
    <w:rsid w:val="0041000C"/>
    <w:rPr>
      <w:rFonts w:ascii="Courier New" w:hAnsi="Courier New" w:cs="Courier New"/>
    </w:rPr>
  </w:style>
  <w:style w:type="paragraph" w:customStyle="1" w:styleId="tajtip">
    <w:name w:val="tajtip"/>
    <w:basedOn w:val="prastasis"/>
    <w:rsid w:val="00367075"/>
    <w:pPr>
      <w:spacing w:before="100" w:beforeAutospacing="1" w:after="100" w:afterAutospacing="1"/>
      <w:ind w:firstLine="0"/>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FTXjlbPz-5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doneta.pakalniskiene@rietavas.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5415D-DCEC-4CE8-B7B0-D39E636F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2</TotalTime>
  <Pages>9</Pages>
  <Words>17944</Words>
  <Characters>10229</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28117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2014-10-09T10:46:00Z</cp:lastPrinted>
  <dcterms:created xsi:type="dcterms:W3CDTF">2024-09-12T12:33:00Z</dcterms:created>
  <dcterms:modified xsi:type="dcterms:W3CDTF">2024-09-12T12:33:00Z</dcterms:modified>
</cp:coreProperties>
</file>